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56709" w14:textId="77777777" w:rsidR="009B02C3" w:rsidRPr="008642EC" w:rsidRDefault="009B02C3" w:rsidP="009B02C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2AE8084" w14:textId="77777777" w:rsidR="009B02C3" w:rsidRDefault="009B02C3" w:rsidP="009B02C3">
      <w:pPr>
        <w:pStyle w:val="BasicParagraph"/>
        <w:suppressAutoHyphens/>
        <w:spacing w:line="240" w:lineRule="auto"/>
        <w:rPr>
          <w:rFonts w:ascii="Times New Roman" w:hAnsi="Times New Roman" w:cs="Times New Roman"/>
          <w:b/>
          <w:bCs/>
          <w:color w:val="000000" w:themeColor="text1"/>
          <w:sz w:val="21"/>
          <w:szCs w:val="21"/>
        </w:rPr>
      </w:pPr>
    </w:p>
    <w:p w14:paraId="7B84FCED" w14:textId="77777777" w:rsidR="009B02C3" w:rsidRPr="00582653" w:rsidRDefault="009B02C3" w:rsidP="009B02C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7E7FA0D" w14:textId="77777777" w:rsidR="009B02C3" w:rsidRDefault="009B02C3" w:rsidP="009B02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9708922" w14:textId="77777777" w:rsidR="009B02C3" w:rsidRDefault="009B02C3" w:rsidP="009B02C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D49B0F9" w14:textId="77777777" w:rsidR="009B02C3" w:rsidRPr="00582653" w:rsidRDefault="009B02C3" w:rsidP="009B02C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7DEE19A" wp14:editId="5C817E2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F170F36" w14:textId="24A50280" w:rsidR="009B02C3" w:rsidRDefault="009B02C3" w:rsidP="009B02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w:t>
      </w:r>
      <w:r w:rsidR="0015123D">
        <w:rPr>
          <w:rFonts w:ascii="Times New Roman" w:eastAsiaTheme="minorEastAsia" w:hAnsi="Times New Roman" w:cs="Times New Roman"/>
          <w:color w:val="000000" w:themeColor="text1"/>
          <w:sz w:val="21"/>
          <w:szCs w:val="21"/>
          <w:lang w:val="en-US" w:eastAsia="zh-CN"/>
        </w:rPr>
        <w:t>11461</w:t>
      </w:r>
      <w:r>
        <w:rPr>
          <w:rFonts w:ascii="Times New Roman" w:eastAsiaTheme="minorEastAsia" w:hAnsi="Times New Roman" w:cs="Times New Roman"/>
          <w:color w:val="000000" w:themeColor="text1"/>
          <w:sz w:val="21"/>
          <w:szCs w:val="21"/>
          <w:lang w:val="en-US" w:eastAsia="zh-CN"/>
        </w:rPr>
        <w:t xml:space="preserve">001_Toolkit_7_Assessment Case study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52AF3A6C" w14:textId="77777777" w:rsidR="009B02C3" w:rsidRDefault="009B02C3" w:rsidP="009B02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76116BB" w14:textId="77777777" w:rsidR="009B02C3" w:rsidRPr="00582653" w:rsidRDefault="009B02C3" w:rsidP="009B02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2B1C113" w14:textId="77777777" w:rsidR="009B02C3" w:rsidRPr="00582653" w:rsidRDefault="009B02C3" w:rsidP="009B02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848D823" w14:textId="77777777" w:rsidR="009B02C3" w:rsidRPr="008642EC" w:rsidRDefault="009B02C3" w:rsidP="009B02C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D986F35" w14:textId="77777777" w:rsidR="009B02C3" w:rsidRPr="008642EC" w:rsidRDefault="009B02C3" w:rsidP="009B02C3">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BEF42D0" w14:textId="77777777" w:rsidR="009B02C3" w:rsidRPr="00582653" w:rsidRDefault="009B02C3" w:rsidP="009B02C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4E2D118" w14:textId="77777777" w:rsidR="009B02C3" w:rsidRPr="008642EC" w:rsidRDefault="009B02C3" w:rsidP="009B02C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C7C7404" w14:textId="77777777" w:rsidR="009B02C3" w:rsidRPr="008642EC" w:rsidRDefault="009B02C3" w:rsidP="009B02C3">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D7B7F52" w14:textId="77777777" w:rsidR="009B02C3" w:rsidRPr="00582653" w:rsidRDefault="009B02C3" w:rsidP="009B02C3">
      <w:pPr>
        <w:pStyle w:val="BasicParagraph"/>
        <w:suppressAutoHyphens/>
        <w:spacing w:line="240" w:lineRule="auto"/>
        <w:rPr>
          <w:rFonts w:ascii="Times New Roman" w:hAnsi="Times New Roman" w:cs="Times New Roman"/>
          <w:color w:val="000000" w:themeColor="text1"/>
          <w:sz w:val="21"/>
          <w:szCs w:val="21"/>
        </w:rPr>
      </w:pPr>
    </w:p>
    <w:p w14:paraId="55D0134D" w14:textId="77777777" w:rsidR="009B02C3" w:rsidRPr="00582653" w:rsidRDefault="009B02C3" w:rsidP="009B02C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A8158C0" w14:textId="695D9DD9" w:rsidR="009B02C3" w:rsidRDefault="009B02C3" w:rsidP="009B02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Such third party material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F36872E" w14:textId="77777777" w:rsidR="009B02C3" w:rsidRDefault="009B02C3" w:rsidP="009B02C3">
      <w:pPr>
        <w:pStyle w:val="BasicParagraph"/>
        <w:suppressAutoHyphens/>
        <w:spacing w:line="240" w:lineRule="auto"/>
        <w:ind w:left="720"/>
        <w:rPr>
          <w:rFonts w:ascii="Times New Roman" w:hAnsi="Times New Roman" w:cs="Times New Roman"/>
          <w:color w:val="000000" w:themeColor="text1"/>
          <w:sz w:val="21"/>
          <w:szCs w:val="21"/>
        </w:rPr>
      </w:pPr>
    </w:p>
    <w:p w14:paraId="29ECC9DA" w14:textId="77777777" w:rsidR="009B02C3" w:rsidRDefault="009B02C3" w:rsidP="009B02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087760" w14:textId="77777777" w:rsidR="009B02C3" w:rsidRDefault="009B02C3" w:rsidP="009B02C3">
      <w:pPr>
        <w:pStyle w:val="BasicParagraph"/>
        <w:suppressAutoHyphens/>
        <w:spacing w:line="240" w:lineRule="auto"/>
        <w:ind w:left="1440"/>
        <w:rPr>
          <w:rFonts w:ascii="Times New Roman" w:hAnsi="Times New Roman" w:cs="Times New Roman"/>
          <w:color w:val="000000" w:themeColor="text1"/>
          <w:sz w:val="21"/>
          <w:szCs w:val="21"/>
        </w:rPr>
      </w:pPr>
    </w:p>
    <w:p w14:paraId="6BD88D24" w14:textId="77777777" w:rsidR="009B02C3" w:rsidRDefault="009B02C3" w:rsidP="009B02C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DAB943D" w14:textId="77777777" w:rsidR="009B02C3" w:rsidRDefault="009B02C3" w:rsidP="009B02C3">
      <w:pPr>
        <w:pStyle w:val="BasicParagraph"/>
        <w:suppressAutoHyphens/>
        <w:spacing w:line="240" w:lineRule="auto"/>
        <w:ind w:left="1440"/>
        <w:rPr>
          <w:rFonts w:ascii="Times New Roman" w:hAnsi="Times New Roman" w:cs="Times New Roman"/>
          <w:color w:val="000000" w:themeColor="text1"/>
          <w:sz w:val="21"/>
          <w:szCs w:val="21"/>
        </w:rPr>
      </w:pPr>
    </w:p>
    <w:p w14:paraId="6A62D33B" w14:textId="77777777" w:rsidR="009B02C3" w:rsidRDefault="009B02C3" w:rsidP="009B02C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D8E3FC2" w14:textId="77777777" w:rsidR="009B02C3" w:rsidRDefault="009B02C3">
      <w:pPr>
        <w:spacing w:before="0" w:after="160" w:line="259" w:lineRule="auto"/>
      </w:pPr>
      <w:r>
        <w:br w:type="page"/>
      </w:r>
    </w:p>
    <w:p w14:paraId="48D01FAA" w14:textId="07F3C30B" w:rsidR="00722EE0" w:rsidRDefault="00883C27" w:rsidP="00953E2B">
      <w:r w:rsidRPr="007B49F4">
        <w:rPr>
          <w:noProof/>
        </w:rPr>
        <w:lastRenderedPageBreak/>
        <w:drawing>
          <wp:anchor distT="0" distB="0" distL="114300" distR="114300" simplePos="0" relativeHeight="251661312" behindDoc="0" locked="0" layoutInCell="1" allowOverlap="1" wp14:anchorId="451CD0BB" wp14:editId="5F8BB2C7">
            <wp:simplePos x="0" y="0"/>
            <wp:positionH relativeFrom="margin">
              <wp:posOffset>4329259</wp:posOffset>
            </wp:positionH>
            <wp:positionV relativeFrom="paragraph">
              <wp:posOffset>127606</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49F4">
        <w:rPr>
          <w:noProof/>
        </w:rPr>
        <mc:AlternateContent>
          <mc:Choice Requires="wps">
            <w:drawing>
              <wp:inline distT="0" distB="0" distL="0" distR="0" wp14:anchorId="2690696B" wp14:editId="799B3B07">
                <wp:extent cx="5844540" cy="1404620"/>
                <wp:effectExtent l="0" t="0" r="3810" b="19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131EC690" w:rsidR="00A45360" w:rsidRDefault="00710A01" w:rsidP="008550BB">
                            <w:pPr>
                              <w:pStyle w:val="Heading1"/>
                            </w:pPr>
                            <w:r>
                              <w:t>Case study</w:t>
                            </w:r>
                          </w:p>
                        </w:txbxContent>
                      </wps:txbx>
                      <wps:bodyPr rot="0" vert="horz" wrap="square" lIns="91440" tIns="45720" rIns="91440" bIns="45720" anchor="t" anchorCtr="0">
                        <a:spAutoFit/>
                      </wps:bodyPr>
                    </wps:wsp>
                  </a:graphicData>
                </a:graphic>
              </wp:inline>
            </w:drawing>
          </mc:Choice>
          <mc:Fallback>
            <w:pict>
              <v:shapetype w14:anchorId="2690696B" id="_x0000_t202" coordsize="21600,21600" o:spt="202" path="m,l,21600r21600,l21600,xe">
                <v:stroke joinstyle="miter"/>
                <v:path gradientshapeok="t" o:connecttype="rect"/>
              </v:shapetype>
              <v:shape id="Text Box 2" o:spid="_x0000_s1026" type="#_x0000_t202" style="width:46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" fillcolor="#f3f9e6 [3214]" stroked="f">
                <v:textbox style="mso-fit-shape-to-text:t">
                  <w:txbxContent>
                    <w:p w14:paraId="7735EADE" w14:textId="131EC690" w:rsidR="00A45360" w:rsidRDefault="00710A01" w:rsidP="008550BB">
                      <w:pPr>
                        <w:pStyle w:val="Heading1"/>
                      </w:pPr>
                      <w:r>
                        <w:t>Case study</w:t>
                      </w:r>
                    </w:p>
                  </w:txbxContent>
                </v:textbox>
                <w10:anchorlock/>
              </v:shape>
            </w:pict>
          </mc:Fallback>
        </mc:AlternateContent>
      </w:r>
    </w:p>
    <w:p w14:paraId="562D71DD" w14:textId="77777777" w:rsidR="0048641E" w:rsidRPr="0048641E" w:rsidRDefault="0048641E" w:rsidP="0048641E">
      <w:bookmarkStart w:id="0" w:name="_Hlk113972839"/>
      <w:r w:rsidRPr="0048641E">
        <w:t>All tasks for this unit ask you to respond to a case study of an organisation.  The case study does not specifically identify the type of organisation, so please assume it aligns to your sector. We have used the term “Centre Manager” to refer to a senior staff member, but feel free to utilise senior roles more appropriate to your sector in your responses if you prefer.</w:t>
      </w:r>
    </w:p>
    <w:bookmarkEnd w:id="0"/>
    <w:p w14:paraId="2324DDB9" w14:textId="49F7C70C" w:rsidR="00722EE0" w:rsidRPr="00722EE0" w:rsidRDefault="00616BBB" w:rsidP="00616BBB">
      <w:pPr>
        <w:pStyle w:val="Activty-Band-Top"/>
      </w:pPr>
      <w:r>
        <w:t xml:space="preserve">Scenario - </w:t>
      </w:r>
      <w:r w:rsidR="00722EE0" w:rsidRPr="00722EE0">
        <w:t>The role of Frontline Leader</w:t>
      </w:r>
    </w:p>
    <w:p w14:paraId="585ABB9A" w14:textId="30351336" w:rsidR="00722EE0" w:rsidRPr="00722EE0" w:rsidRDefault="00722EE0" w:rsidP="00722EE0">
      <w:pPr>
        <w:spacing w:line="300" w:lineRule="auto"/>
      </w:pPr>
      <w:r w:rsidRPr="00722EE0">
        <w:t xml:space="preserve">You are being promoted to a Frontline Leader in the Sydney MPower108 branch which is very exciting. In this role you will be overseeing a </w:t>
      </w:r>
      <w:r w:rsidR="005D02D1">
        <w:t>hub</w:t>
      </w:r>
      <w:r w:rsidRPr="00722EE0">
        <w:t xml:space="preserve"> providing daytime activities for </w:t>
      </w:r>
      <w:r w:rsidR="00410CCE">
        <w:t>people</w:t>
      </w:r>
      <w:r w:rsidRPr="00722EE0">
        <w:t xml:space="preserve"> with disabilities in the Central Sydney region. The </w:t>
      </w:r>
      <w:r w:rsidR="005D02D1">
        <w:t>hub</w:t>
      </w:r>
      <w:r w:rsidRPr="00722EE0">
        <w:t xml:space="preserve"> has two fulltime staff and three casual staff</w:t>
      </w:r>
      <w:r w:rsidR="00410CCE">
        <w:t>. I</w:t>
      </w:r>
      <w:r w:rsidRPr="00722EE0">
        <w:t>t provides daytime activities for customer socialisation and skills, has an allied health clinic, runs employability classes for those seeking employment</w:t>
      </w:r>
      <w:r w:rsidR="00410CCE">
        <w:t>,</w:t>
      </w:r>
      <w:r w:rsidRPr="00722EE0">
        <w:t xml:space="preserve"> and provides meals and general respite for those with low care needs</w:t>
      </w:r>
      <w:r w:rsidR="004B42F3">
        <w:t>,</w:t>
      </w:r>
      <w:r w:rsidRPr="00722EE0">
        <w:t xml:space="preserve"> whose carers may work part time or have other responsibilities. You have worked in the </w:t>
      </w:r>
      <w:r w:rsidR="005D02D1">
        <w:t>hub</w:t>
      </w:r>
      <w:r w:rsidRPr="00722EE0">
        <w:t xml:space="preserve"> for the past five years and have discussed many plans for its future growth with your Centre Manager, Tammy White. </w:t>
      </w:r>
    </w:p>
    <w:p w14:paraId="272D07B7" w14:textId="58A20581" w:rsidR="00722EE0" w:rsidRPr="00722EE0" w:rsidRDefault="00616BBB" w:rsidP="00616BBB">
      <w:pPr>
        <w:pStyle w:val="Activty-Band-Top"/>
      </w:pPr>
      <w:r>
        <w:t xml:space="preserve">Scenario - </w:t>
      </w:r>
      <w:r w:rsidR="00722EE0" w:rsidRPr="00722EE0">
        <w:t>Your first task</w:t>
      </w:r>
    </w:p>
    <w:p w14:paraId="058DBA9F" w14:textId="6EF12CBE" w:rsidR="00722EE0" w:rsidRPr="00722EE0" w:rsidRDefault="00722EE0" w:rsidP="00FA331F">
      <w:r w:rsidRPr="00722EE0">
        <w:t xml:space="preserve">You have formally been promoted to the role of Frontline Leader in the Sydney MPower108 </w:t>
      </w:r>
      <w:r w:rsidR="005D02D1">
        <w:t>hub</w:t>
      </w:r>
      <w:r w:rsidRPr="00722EE0">
        <w:t xml:space="preserve">. Your Centre Manager, Tammy, is keen to make some changes to the </w:t>
      </w:r>
      <w:r w:rsidR="005D02D1">
        <w:t>hub</w:t>
      </w:r>
      <w:r w:rsidRPr="00722EE0">
        <w:t xml:space="preserve"> as there has been some poor feedback regarding services. Some of this feedback includes:</w:t>
      </w:r>
    </w:p>
    <w:p w14:paraId="293D0FA6" w14:textId="41C143AD" w:rsidR="00722EE0" w:rsidRPr="00722EE0" w:rsidRDefault="00D15418" w:rsidP="00FA331F">
      <w:pPr>
        <w:pStyle w:val="StandardBullets0"/>
      </w:pPr>
      <w:bookmarkStart w:id="1" w:name="_Hlk106112197"/>
      <w:r w:rsidRPr="00722EE0">
        <w:t>staff always seem t</w:t>
      </w:r>
      <w:r w:rsidR="00410CCE">
        <w:t>o</w:t>
      </w:r>
      <w:r w:rsidRPr="00722EE0">
        <w:t xml:space="preserve">o </w:t>
      </w:r>
      <w:r w:rsidR="00410CCE">
        <w:t>‘</w:t>
      </w:r>
      <w:r w:rsidRPr="00722EE0">
        <w:t>busy</w:t>
      </w:r>
      <w:r w:rsidR="00410CCE">
        <w:t>’</w:t>
      </w:r>
      <w:r w:rsidRPr="00722EE0">
        <w:t xml:space="preserve"> to respond to customer enquiries and calls for assistance</w:t>
      </w:r>
    </w:p>
    <w:p w14:paraId="268E1B63" w14:textId="5423439F" w:rsidR="00722EE0" w:rsidRPr="00722EE0" w:rsidRDefault="00D15418" w:rsidP="00FA331F">
      <w:pPr>
        <w:pStyle w:val="StandardBullets0"/>
      </w:pPr>
      <w:r w:rsidRPr="00722EE0">
        <w:t>staff are unfriendly and seem agitated when assisting customers with activities</w:t>
      </w:r>
    </w:p>
    <w:p w14:paraId="34BD74C4" w14:textId="7FF4C679" w:rsidR="00722EE0" w:rsidRPr="00722EE0" w:rsidRDefault="00D15418" w:rsidP="00FA331F">
      <w:pPr>
        <w:pStyle w:val="StandardBullets0"/>
      </w:pPr>
      <w:r w:rsidRPr="00722EE0">
        <w:t>customers feel there are not enough activities being run and are getting bored</w:t>
      </w:r>
    </w:p>
    <w:p w14:paraId="633547D6" w14:textId="2E4E1C0A" w:rsidR="00722EE0" w:rsidRPr="00722EE0" w:rsidRDefault="00D15418" w:rsidP="00FA331F">
      <w:pPr>
        <w:pStyle w:val="StandardBullets0"/>
      </w:pPr>
      <w:r w:rsidRPr="00722EE0">
        <w:t>the kitchen and activities area are always a mess</w:t>
      </w:r>
      <w:r w:rsidR="00410CCE">
        <w:t>.</w:t>
      </w:r>
    </w:p>
    <w:bookmarkEnd w:id="1"/>
    <w:p w14:paraId="0E11C545" w14:textId="77777777" w:rsidR="00722EE0" w:rsidRPr="00722EE0" w:rsidRDefault="00722EE0" w:rsidP="00FA331F">
      <w:r w:rsidRPr="00722EE0">
        <w:t>Tammy feels these are small issues which you can start to look at as you ease into your role.</w:t>
      </w:r>
    </w:p>
    <w:p w14:paraId="013D57FC" w14:textId="5AB9FEA7" w:rsidR="00722EE0" w:rsidRPr="00722EE0" w:rsidRDefault="00616BBB" w:rsidP="00616BBB">
      <w:pPr>
        <w:pStyle w:val="Activty-Band-Top"/>
      </w:pPr>
      <w:r>
        <w:t xml:space="preserve">Scenario - </w:t>
      </w:r>
      <w:r w:rsidR="00722EE0" w:rsidRPr="00722EE0">
        <w:t>Prioritising tasks</w:t>
      </w:r>
    </w:p>
    <w:p w14:paraId="29650510" w14:textId="625C46F7" w:rsidR="00722EE0" w:rsidRPr="00722EE0" w:rsidRDefault="00722EE0" w:rsidP="00722EE0">
      <w:pPr>
        <w:spacing w:line="300" w:lineRule="auto"/>
      </w:pPr>
      <w:r w:rsidRPr="00722EE0">
        <w:t xml:space="preserve">In your role as Frontline Leader there have been several issues </w:t>
      </w:r>
      <w:r w:rsidR="00410CCE">
        <w:t>that</w:t>
      </w:r>
      <w:r w:rsidRPr="00722EE0">
        <w:t xml:space="preserve"> have come to light. You need to start thinking about these and how to rectify each of them. Tammy forwards you a customer feedback report from the previous three months, and the issues outlined include:</w:t>
      </w:r>
    </w:p>
    <w:p w14:paraId="237FF83A" w14:textId="3058AC77" w:rsidR="00722EE0" w:rsidRPr="00722EE0" w:rsidRDefault="00D15418" w:rsidP="002340EA">
      <w:pPr>
        <w:pStyle w:val="StandardBullets0"/>
      </w:pPr>
      <w:r w:rsidRPr="00722EE0">
        <w:t>staff always seem to</w:t>
      </w:r>
      <w:r w:rsidR="00410CCE">
        <w:t>o</w:t>
      </w:r>
      <w:r w:rsidRPr="00722EE0">
        <w:t xml:space="preserve"> </w:t>
      </w:r>
      <w:r w:rsidR="00410CCE">
        <w:t>‘</w:t>
      </w:r>
      <w:r w:rsidRPr="00722EE0">
        <w:t>busy</w:t>
      </w:r>
      <w:r w:rsidR="00410CCE">
        <w:t>’</w:t>
      </w:r>
      <w:r w:rsidRPr="00722EE0">
        <w:t xml:space="preserve"> to respond to customer calls for assistance</w:t>
      </w:r>
    </w:p>
    <w:p w14:paraId="7F629DFF" w14:textId="2DF577A6" w:rsidR="00722EE0" w:rsidRPr="00722EE0" w:rsidRDefault="00D15418" w:rsidP="002340EA">
      <w:pPr>
        <w:pStyle w:val="StandardBullets0"/>
      </w:pPr>
      <w:r w:rsidRPr="00722EE0">
        <w:t>staff are unfriendly and seem agitated when assisting customers with activities</w:t>
      </w:r>
    </w:p>
    <w:p w14:paraId="05544ECB" w14:textId="25FEA063" w:rsidR="00722EE0" w:rsidRPr="00722EE0" w:rsidRDefault="00D15418" w:rsidP="002340EA">
      <w:pPr>
        <w:pStyle w:val="StandardBullets0"/>
      </w:pPr>
      <w:r w:rsidRPr="00722EE0">
        <w:lastRenderedPageBreak/>
        <w:t xml:space="preserve">the wrong medication for two patients has been administered twice </w:t>
      </w:r>
    </w:p>
    <w:p w14:paraId="0E5F6318" w14:textId="3E1DE797" w:rsidR="00722EE0" w:rsidRPr="00722EE0" w:rsidRDefault="00D15418" w:rsidP="002340EA">
      <w:pPr>
        <w:pStyle w:val="StandardBullets0"/>
      </w:pPr>
      <w:r w:rsidRPr="00722EE0">
        <w:t>customers feel there are not enough activities being run and are getting bored</w:t>
      </w:r>
    </w:p>
    <w:p w14:paraId="7C693CAC" w14:textId="54DD2599" w:rsidR="00722EE0" w:rsidRPr="00722EE0" w:rsidRDefault="00D15418" w:rsidP="002340EA">
      <w:pPr>
        <w:pStyle w:val="StandardBullets0"/>
      </w:pPr>
      <w:r w:rsidRPr="00722EE0">
        <w:t>the kitchen and activities area are always a mess</w:t>
      </w:r>
      <w:r w:rsidR="00410CCE">
        <w:t>.</w:t>
      </w:r>
    </w:p>
    <w:p w14:paraId="6C499216" w14:textId="1E3E8381" w:rsidR="00722EE0" w:rsidRPr="00722EE0" w:rsidRDefault="00722EE0" w:rsidP="00722EE0">
      <w:pPr>
        <w:spacing w:before="60" w:after="60"/>
        <w:rPr>
          <w:color w:val="000000" w:themeColor="text1"/>
          <w:szCs w:val="20"/>
        </w:rPr>
      </w:pPr>
      <w:r w:rsidRPr="00722EE0">
        <w:rPr>
          <w:color w:val="000000" w:themeColor="text1"/>
          <w:szCs w:val="20"/>
        </w:rPr>
        <w:t xml:space="preserve">The team at the </w:t>
      </w:r>
      <w:r w:rsidR="005D02D1">
        <w:rPr>
          <w:color w:val="000000" w:themeColor="text1"/>
          <w:szCs w:val="20"/>
        </w:rPr>
        <w:t>Hub</w:t>
      </w:r>
      <w:r w:rsidRPr="00722EE0">
        <w:rPr>
          <w:color w:val="000000" w:themeColor="text1"/>
          <w:szCs w:val="20"/>
        </w:rPr>
        <w:t xml:space="preserve"> include two fulltime staff (Mark and Josie)</w:t>
      </w:r>
      <w:r w:rsidR="00410CCE">
        <w:rPr>
          <w:color w:val="000000" w:themeColor="text1"/>
          <w:szCs w:val="20"/>
        </w:rPr>
        <w:t xml:space="preserve"> </w:t>
      </w:r>
      <w:r w:rsidRPr="00722EE0">
        <w:rPr>
          <w:color w:val="000000" w:themeColor="text1"/>
          <w:szCs w:val="20"/>
        </w:rPr>
        <w:t xml:space="preserve">and three casual staff (Violet, Rob and Carmel). The full-time staff are both nurses, Mark is a registered nurse, and Josie is an enrolled nurse. All the part time staff have completed their </w:t>
      </w:r>
      <w:r w:rsidR="00410CCE">
        <w:rPr>
          <w:color w:val="000000" w:themeColor="text1"/>
          <w:szCs w:val="20"/>
        </w:rPr>
        <w:t>C</w:t>
      </w:r>
      <w:r w:rsidRPr="00722EE0">
        <w:rPr>
          <w:color w:val="000000" w:themeColor="text1"/>
          <w:szCs w:val="20"/>
        </w:rPr>
        <w:t xml:space="preserve">ertificate 3 in </w:t>
      </w:r>
      <w:r w:rsidR="00410CCE">
        <w:rPr>
          <w:color w:val="000000" w:themeColor="text1"/>
          <w:szCs w:val="20"/>
        </w:rPr>
        <w:t>I</w:t>
      </w:r>
      <w:r w:rsidRPr="00722EE0">
        <w:rPr>
          <w:color w:val="000000" w:themeColor="text1"/>
          <w:szCs w:val="20"/>
        </w:rPr>
        <w:t xml:space="preserve">ndividual </w:t>
      </w:r>
      <w:r w:rsidR="00410CCE">
        <w:rPr>
          <w:color w:val="000000" w:themeColor="text1"/>
          <w:szCs w:val="20"/>
        </w:rPr>
        <w:t>S</w:t>
      </w:r>
      <w:r w:rsidRPr="00722EE0">
        <w:rPr>
          <w:color w:val="000000" w:themeColor="text1"/>
          <w:szCs w:val="20"/>
        </w:rPr>
        <w:t xml:space="preserve">upport. Carmel has also completed a WHS course and is the </w:t>
      </w:r>
      <w:r w:rsidR="005D02D1">
        <w:rPr>
          <w:color w:val="000000" w:themeColor="text1"/>
          <w:szCs w:val="20"/>
        </w:rPr>
        <w:t>Hub</w:t>
      </w:r>
      <w:r w:rsidRPr="00722EE0">
        <w:rPr>
          <w:color w:val="000000" w:themeColor="text1"/>
          <w:szCs w:val="20"/>
        </w:rPr>
        <w:t>s WHS officer. Rob was a previous cleaner and cook so loves to get into the kitchen</w:t>
      </w:r>
      <w:r w:rsidR="00410CCE">
        <w:rPr>
          <w:color w:val="000000" w:themeColor="text1"/>
          <w:szCs w:val="20"/>
        </w:rPr>
        <w:t>,</w:t>
      </w:r>
      <w:r w:rsidRPr="00722EE0">
        <w:rPr>
          <w:color w:val="000000" w:themeColor="text1"/>
          <w:szCs w:val="20"/>
        </w:rPr>
        <w:t xml:space="preserve"> while Violet loves to entertain the customers with lots of anecdotes and stories. All staff have been in the </w:t>
      </w:r>
      <w:r w:rsidR="005D02D1">
        <w:rPr>
          <w:color w:val="000000" w:themeColor="text1"/>
          <w:szCs w:val="20"/>
        </w:rPr>
        <w:t>Hub</w:t>
      </w:r>
      <w:r w:rsidRPr="00722EE0">
        <w:rPr>
          <w:color w:val="000000" w:themeColor="text1"/>
          <w:szCs w:val="20"/>
        </w:rPr>
        <w:t xml:space="preserve">, for over 6 months. </w:t>
      </w:r>
    </w:p>
    <w:p w14:paraId="72027478" w14:textId="2C6B2FE0" w:rsidR="00722EE0" w:rsidRPr="00722EE0" w:rsidRDefault="00616BBB" w:rsidP="00616BBB">
      <w:pPr>
        <w:pStyle w:val="Activty-Band-Top"/>
      </w:pPr>
      <w:r>
        <w:t xml:space="preserve">Scenario - </w:t>
      </w:r>
      <w:r w:rsidR="00722EE0" w:rsidRPr="00722EE0">
        <w:t>Reviewing procedures</w:t>
      </w:r>
    </w:p>
    <w:p w14:paraId="633B2185" w14:textId="0FA825E1" w:rsidR="00722EE0" w:rsidRPr="00722EE0" w:rsidRDefault="00722EE0" w:rsidP="00722EE0">
      <w:pPr>
        <w:spacing w:line="300" w:lineRule="auto"/>
      </w:pPr>
      <w:r w:rsidRPr="00722EE0">
        <w:t xml:space="preserve">You have started to look at the feedback pertaining to the messy kitchen in the Sydney MPower108 </w:t>
      </w:r>
      <w:r w:rsidR="005D02D1">
        <w:t>hub</w:t>
      </w:r>
      <w:r w:rsidRPr="00722EE0">
        <w:t>. You have observed this is an issue</w:t>
      </w:r>
      <w:r w:rsidR="00410CCE">
        <w:t>,</w:t>
      </w:r>
      <w:r w:rsidRPr="00722EE0">
        <w:t xml:space="preserve"> and quite often food, scraps and cooking utensils are left out. After discussion with the Centre Manager you realise the high risks associated with this messy kitchen, including food safety, hygiene and WHS if someone slips on a mess or cuts themselves on a knife left out. This is not only a concern for customers and staff</w:t>
      </w:r>
      <w:r w:rsidR="00410CCE">
        <w:t xml:space="preserve">, </w:t>
      </w:r>
      <w:r w:rsidRPr="00722EE0">
        <w:t xml:space="preserve">but doesn’t meet </w:t>
      </w:r>
      <w:r w:rsidR="00410CCE">
        <w:t xml:space="preserve">the </w:t>
      </w:r>
      <w:r w:rsidRPr="00722EE0">
        <w:t xml:space="preserve">disability </w:t>
      </w:r>
      <w:r w:rsidR="00410CCE">
        <w:t xml:space="preserve">sector’s </w:t>
      </w:r>
      <w:r w:rsidRPr="00722EE0">
        <w:t>legislative, regulatory and compliance responsibilities.</w:t>
      </w:r>
    </w:p>
    <w:p w14:paraId="6E81C3F4" w14:textId="61A48E7F" w:rsidR="00722EE0" w:rsidRPr="00722EE0" w:rsidRDefault="00722EE0" w:rsidP="00722EE0">
      <w:pPr>
        <w:spacing w:line="300" w:lineRule="auto"/>
      </w:pPr>
      <w:r w:rsidRPr="00722EE0">
        <w:t xml:space="preserve">As you look to planning rectifications to this issue, you realise there is no formal process for cleaning the kitchen at MPower108 </w:t>
      </w:r>
      <w:r w:rsidR="005D02D1">
        <w:t>hub</w:t>
      </w:r>
      <w:r w:rsidRPr="00722EE0">
        <w:t xml:space="preserve">. </w:t>
      </w:r>
    </w:p>
    <w:p w14:paraId="46C576DA" w14:textId="27186ABC" w:rsidR="00722EE0" w:rsidRPr="00722EE0" w:rsidRDefault="00616BBB" w:rsidP="00616BBB">
      <w:pPr>
        <w:pStyle w:val="Activty-Band-Top"/>
      </w:pPr>
      <w:r>
        <w:t xml:space="preserve">Scenario - </w:t>
      </w:r>
      <w:r w:rsidR="00722EE0" w:rsidRPr="00722EE0">
        <w:t>Aligning with requirements</w:t>
      </w:r>
    </w:p>
    <w:p w14:paraId="206D564C" w14:textId="40C1D7F2" w:rsidR="00722EE0" w:rsidRPr="00722EE0" w:rsidRDefault="00722EE0" w:rsidP="005D02D1">
      <w:r w:rsidRPr="00722EE0">
        <w:t xml:space="preserve">Your Centre Manager, Tammy White, is keen to make some changes to the </w:t>
      </w:r>
      <w:r w:rsidR="005D02D1">
        <w:t>hub</w:t>
      </w:r>
      <w:r w:rsidRPr="00722EE0">
        <w:t xml:space="preserve"> as there has been some poor feedback regarding the kitchen and activities area always being a mess. You have sent an email to Tammy with suggestions for improvement. </w:t>
      </w:r>
    </w:p>
    <w:p w14:paraId="1D9477EE" w14:textId="77777777" w:rsidR="00722EE0" w:rsidRPr="00722EE0" w:rsidRDefault="00722EE0" w:rsidP="005D02D1">
      <w:r w:rsidRPr="00722EE0">
        <w:t>The Sydney Centre manager has reviewed your email and the proposed processes for cleaning the kitchen. After forwarding your process she has come back with the approval from head office to implement it. The only request that has been made is to align this process with the organisations framework, including goals and objectives.</w:t>
      </w:r>
    </w:p>
    <w:p w14:paraId="63C9A287" w14:textId="58EB8F11" w:rsidR="00722EE0" w:rsidRPr="00722EE0" w:rsidRDefault="00722EE0" w:rsidP="005D02D1">
      <w:r w:rsidRPr="00722EE0">
        <w:t>It is now part of your role and responsibility to allocate this task to team members and refer to this feedback</w:t>
      </w:r>
      <w:r w:rsidR="00FA16E1">
        <w:t>.</w:t>
      </w:r>
    </w:p>
    <w:p w14:paraId="2F7C8390" w14:textId="6EC37746" w:rsidR="00722EE0" w:rsidRPr="00722EE0" w:rsidRDefault="00616BBB" w:rsidP="00616BBB">
      <w:pPr>
        <w:pStyle w:val="Activty-Band-Top"/>
      </w:pPr>
      <w:r>
        <w:t xml:space="preserve">Scenario - </w:t>
      </w:r>
      <w:r w:rsidR="00722EE0" w:rsidRPr="00722EE0">
        <w:t>Improving service provision</w:t>
      </w:r>
    </w:p>
    <w:p w14:paraId="56CFF9C3" w14:textId="6CD600CC" w:rsidR="00722EE0" w:rsidRPr="00722EE0" w:rsidRDefault="00722EE0" w:rsidP="00722EE0">
      <w:pPr>
        <w:spacing w:line="300" w:lineRule="auto"/>
      </w:pPr>
      <w:r w:rsidRPr="00722EE0">
        <w:t xml:space="preserve">In your role as Frontline Leader there have been several issues </w:t>
      </w:r>
      <w:r w:rsidR="00FA16E1">
        <w:t>that</w:t>
      </w:r>
      <w:r w:rsidRPr="00722EE0">
        <w:t xml:space="preserve"> have come to light. Recently you were able to manage several of these issues. One issue you are struggling with is that customers feel </w:t>
      </w:r>
      <w:r w:rsidRPr="00722EE0">
        <w:lastRenderedPageBreak/>
        <w:t xml:space="preserve">there are not enough activities being run and are getting bored. You feel the activities being run at the </w:t>
      </w:r>
      <w:r w:rsidR="005D02D1">
        <w:t>hub</w:t>
      </w:r>
      <w:r w:rsidRPr="00722EE0">
        <w:t xml:space="preserve"> are fun and engaging.</w:t>
      </w:r>
    </w:p>
    <w:p w14:paraId="03AD8E80" w14:textId="77777777" w:rsidR="00722EE0" w:rsidRPr="00722EE0" w:rsidRDefault="00722EE0" w:rsidP="005D02D1">
      <w:pPr>
        <w:pStyle w:val="StandardBullets0"/>
        <w:numPr>
          <w:ilvl w:val="0"/>
          <w:numId w:val="0"/>
        </w:numPr>
        <w:ind w:left="284" w:hanging="284"/>
      </w:pPr>
      <w:r w:rsidRPr="00722EE0">
        <w:t>Current activities include:</w:t>
      </w:r>
    </w:p>
    <w:p w14:paraId="3440841D" w14:textId="44EE58FC" w:rsidR="00722EE0" w:rsidRPr="00722EE0" w:rsidRDefault="005D02D1" w:rsidP="005D02D1">
      <w:pPr>
        <w:pStyle w:val="StandardBullets0"/>
        <w:rPr>
          <w:szCs w:val="20"/>
        </w:rPr>
      </w:pPr>
      <w:r w:rsidRPr="00722EE0">
        <w:rPr>
          <w:szCs w:val="20"/>
        </w:rPr>
        <w:t>movies</w:t>
      </w:r>
    </w:p>
    <w:p w14:paraId="2A192E8B" w14:textId="3B63E59B" w:rsidR="00722EE0" w:rsidRPr="00722EE0" w:rsidRDefault="005D02D1" w:rsidP="005D02D1">
      <w:pPr>
        <w:pStyle w:val="StandardBullets0"/>
        <w:rPr>
          <w:szCs w:val="20"/>
        </w:rPr>
      </w:pPr>
      <w:r w:rsidRPr="00722EE0">
        <w:rPr>
          <w:szCs w:val="20"/>
        </w:rPr>
        <w:t xml:space="preserve">cooking classes </w:t>
      </w:r>
    </w:p>
    <w:p w14:paraId="231B5474" w14:textId="0EF0511E" w:rsidR="00722EE0" w:rsidRPr="00722EE0" w:rsidRDefault="005D02D1" w:rsidP="005D02D1">
      <w:pPr>
        <w:pStyle w:val="StandardBullets0"/>
        <w:rPr>
          <w:szCs w:val="20"/>
        </w:rPr>
      </w:pPr>
      <w:r w:rsidRPr="00722EE0">
        <w:rPr>
          <w:szCs w:val="20"/>
        </w:rPr>
        <w:t>art classes</w:t>
      </w:r>
    </w:p>
    <w:p w14:paraId="6A83A454" w14:textId="77777777" w:rsidR="00722EE0" w:rsidRPr="00722EE0" w:rsidRDefault="00722EE0" w:rsidP="005D02D1">
      <w:pPr>
        <w:pStyle w:val="StandardBullets0"/>
        <w:rPr>
          <w:szCs w:val="20"/>
        </w:rPr>
      </w:pPr>
      <w:r w:rsidRPr="00722EE0">
        <w:rPr>
          <w:szCs w:val="20"/>
        </w:rPr>
        <w:t>gardening</w:t>
      </w:r>
    </w:p>
    <w:p w14:paraId="57442193" w14:textId="77777777" w:rsidR="00722EE0" w:rsidRPr="00722EE0" w:rsidRDefault="00722EE0" w:rsidP="005D02D1">
      <w:pPr>
        <w:pStyle w:val="StandardBullets0"/>
        <w:rPr>
          <w:szCs w:val="20"/>
        </w:rPr>
      </w:pPr>
      <w:r w:rsidRPr="00722EE0">
        <w:rPr>
          <w:szCs w:val="20"/>
        </w:rPr>
        <w:t>interest groups such as book clubs and chess clubs</w:t>
      </w:r>
    </w:p>
    <w:p w14:paraId="6BC8F64A" w14:textId="68E976F6" w:rsidR="00722EE0" w:rsidRPr="00722EE0" w:rsidRDefault="00722EE0" w:rsidP="005D02D1">
      <w:pPr>
        <w:pStyle w:val="StandardBullets0"/>
        <w:rPr>
          <w:szCs w:val="20"/>
        </w:rPr>
      </w:pPr>
      <w:r w:rsidRPr="00722EE0">
        <w:rPr>
          <w:szCs w:val="20"/>
        </w:rPr>
        <w:t>employment and practical skills workshops</w:t>
      </w:r>
      <w:r w:rsidR="00FA16E1">
        <w:rPr>
          <w:szCs w:val="20"/>
        </w:rPr>
        <w:t>.</w:t>
      </w:r>
    </w:p>
    <w:p w14:paraId="179D78AF" w14:textId="1255355C" w:rsidR="00722EE0" w:rsidRPr="00722EE0" w:rsidRDefault="00722EE0" w:rsidP="00722EE0">
      <w:pPr>
        <w:spacing w:line="300" w:lineRule="auto"/>
      </w:pPr>
      <w:r w:rsidRPr="00722EE0">
        <w:t xml:space="preserve">The team at the </w:t>
      </w:r>
      <w:r w:rsidR="005D02D1">
        <w:t>hub</w:t>
      </w:r>
      <w:r w:rsidRPr="00722EE0">
        <w:t xml:space="preserve"> include two fulltime staff (Mark and Josie)</w:t>
      </w:r>
      <w:r w:rsidR="00FA16E1">
        <w:t xml:space="preserve"> </w:t>
      </w:r>
      <w:r w:rsidRPr="00722EE0">
        <w:t>and three casual staff (Violet, Rob and Carmel). The full-time staff are both nurses</w:t>
      </w:r>
      <w:r w:rsidR="00FA16E1">
        <w:t>;</w:t>
      </w:r>
      <w:r w:rsidRPr="00722EE0">
        <w:t xml:space="preserve"> Mark is a registered nurse, and Josie is an enrolled nurse. All the part time staff have completed their </w:t>
      </w:r>
      <w:r w:rsidR="00FA16E1">
        <w:t>C</w:t>
      </w:r>
      <w:r w:rsidRPr="00722EE0">
        <w:t xml:space="preserve">ertificate 3 in </w:t>
      </w:r>
      <w:r w:rsidR="00FA16E1">
        <w:t>I</w:t>
      </w:r>
      <w:r w:rsidRPr="00722EE0">
        <w:t xml:space="preserve">ndividual </w:t>
      </w:r>
      <w:r w:rsidR="00FA16E1">
        <w:t>S</w:t>
      </w:r>
      <w:r w:rsidRPr="00722EE0">
        <w:t>upport. Carmel has also completed a WHS course</w:t>
      </w:r>
      <w:r w:rsidR="00FA16E1">
        <w:t>,</w:t>
      </w:r>
      <w:r w:rsidRPr="00722EE0">
        <w:t xml:space="preserve"> and is the </w:t>
      </w:r>
      <w:r w:rsidR="005D02D1">
        <w:t>hub</w:t>
      </w:r>
      <w:r w:rsidRPr="00722EE0">
        <w:t>s WHS officer. Rob was a previous cleaner and cook so loves to get into the kitchen</w:t>
      </w:r>
      <w:r w:rsidR="00FA16E1">
        <w:t>,</w:t>
      </w:r>
      <w:r w:rsidRPr="00722EE0">
        <w:t xml:space="preserve"> while Violet loves to entertain the customers with lots of anecdotes and stories. All staff have been in the </w:t>
      </w:r>
      <w:r w:rsidR="005D02D1">
        <w:t>hub</w:t>
      </w:r>
      <w:r w:rsidRPr="00722EE0">
        <w:t xml:space="preserve">, for over 6 months. </w:t>
      </w:r>
    </w:p>
    <w:p w14:paraId="556A17FE" w14:textId="5BC3B57C" w:rsidR="00722EE0" w:rsidRPr="00722EE0" w:rsidRDefault="00616BBB" w:rsidP="00616BBB">
      <w:pPr>
        <w:pStyle w:val="Activty-Band-Top"/>
      </w:pPr>
      <w:r>
        <w:t xml:space="preserve">Scenario - </w:t>
      </w:r>
      <w:r w:rsidR="00722EE0" w:rsidRPr="00722EE0">
        <w:t>Gathering and analysing information</w:t>
      </w:r>
    </w:p>
    <w:p w14:paraId="622741BD" w14:textId="3E1B0F53" w:rsidR="00722EE0" w:rsidRPr="00722EE0" w:rsidRDefault="00722EE0" w:rsidP="005D02D1">
      <w:r w:rsidRPr="00722EE0">
        <w:t xml:space="preserve">You have sent and received surveys to over 25 MPower108 </w:t>
      </w:r>
      <w:r w:rsidR="005D02D1">
        <w:t>hub</w:t>
      </w:r>
      <w:r w:rsidRPr="00722EE0">
        <w:t xml:space="preserve"> customers asking for feedback and suggestions for improvements </w:t>
      </w:r>
      <w:r w:rsidR="00FA16E1">
        <w:t>that</w:t>
      </w:r>
      <w:r w:rsidRPr="00722EE0">
        <w:t xml:space="preserve"> can be made for the Sydney Centre </w:t>
      </w:r>
      <w:r w:rsidR="005D02D1">
        <w:t>Hub</w:t>
      </w:r>
      <w:r w:rsidRPr="00722EE0">
        <w:t xml:space="preserve"> activities.</w:t>
      </w:r>
    </w:p>
    <w:p w14:paraId="1711E108" w14:textId="2F27C47C" w:rsidR="00722EE0" w:rsidRDefault="00722EE0" w:rsidP="005D02D1">
      <w:r w:rsidRPr="00722EE0">
        <w:t xml:space="preserve">After receiving the responses, your colleague Rodney was able to summarise the information gathered as demonstrated in the table below. </w:t>
      </w:r>
    </w:p>
    <w:p w14:paraId="2B24047D" w14:textId="5B83703B" w:rsidR="004B42F3" w:rsidRDefault="004B42F3" w:rsidP="004B42F3">
      <w:pPr>
        <w:pStyle w:val="Caption"/>
      </w:pPr>
      <w:r>
        <w:t xml:space="preserve">Table </w:t>
      </w:r>
      <w:fldSimple w:instr=" SEQ Table \* ARABIC ">
        <w:r>
          <w:rPr>
            <w:noProof/>
          </w:rPr>
          <w:t>1</w:t>
        </w:r>
      </w:fldSimple>
      <w:r>
        <w:t>: Survey review</w:t>
      </w:r>
    </w:p>
    <w:tbl>
      <w:tblPr>
        <w:tblStyle w:val="TableGrid"/>
        <w:tblW w:w="919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343"/>
        <w:gridCol w:w="1771"/>
        <w:gridCol w:w="1256"/>
        <w:gridCol w:w="303"/>
        <w:gridCol w:w="1509"/>
        <w:gridCol w:w="1636"/>
        <w:gridCol w:w="1377"/>
      </w:tblGrid>
      <w:tr w:rsidR="00722EE0" w:rsidRPr="00722EE0" w14:paraId="2D6D240B" w14:textId="77777777" w:rsidTr="0049237B">
        <w:trPr>
          <w:trHeight w:val="488"/>
          <w:tblHeader/>
        </w:trPr>
        <w:tc>
          <w:tcPr>
            <w:tcW w:w="9195" w:type="dxa"/>
            <w:gridSpan w:val="7"/>
            <w:shd w:val="clear" w:color="auto" w:fill="E6EAF6" w:themeFill="background1"/>
          </w:tcPr>
          <w:p w14:paraId="23F29C91" w14:textId="77777777" w:rsidR="00722EE0" w:rsidRPr="00722EE0" w:rsidRDefault="00722EE0" w:rsidP="00FA16E1">
            <w:pPr>
              <w:pStyle w:val="TableHeading"/>
              <w:rPr>
                <w:rFonts w:eastAsia="Arial"/>
                <w:szCs w:val="20"/>
              </w:rPr>
            </w:pPr>
            <w:r w:rsidRPr="00722EE0">
              <w:t>Survey review</w:t>
            </w:r>
          </w:p>
        </w:tc>
      </w:tr>
      <w:tr w:rsidR="00722EE0" w:rsidRPr="00722EE0" w14:paraId="2F347A10" w14:textId="77777777" w:rsidTr="0049237B">
        <w:trPr>
          <w:trHeight w:val="268"/>
          <w:tblHeader/>
        </w:trPr>
        <w:tc>
          <w:tcPr>
            <w:tcW w:w="9195" w:type="dxa"/>
            <w:gridSpan w:val="7"/>
            <w:shd w:val="clear" w:color="auto" w:fill="E6EAF6" w:themeFill="background1"/>
          </w:tcPr>
          <w:p w14:paraId="4F0C8AC5" w14:textId="19C47CD7" w:rsidR="00722EE0" w:rsidRPr="005D02D1" w:rsidRDefault="00722EE0" w:rsidP="00FA16E1">
            <w:pPr>
              <w:pStyle w:val="TableHeading"/>
            </w:pPr>
            <w:r w:rsidRPr="005D02D1">
              <w:t xml:space="preserve">Activities for MPower108 Sydney </w:t>
            </w:r>
            <w:r w:rsidR="005D02D1" w:rsidRPr="005D02D1">
              <w:t>Hub</w:t>
            </w:r>
            <w:r w:rsidRPr="005D02D1">
              <w:t>.</w:t>
            </w:r>
          </w:p>
        </w:tc>
      </w:tr>
      <w:tr w:rsidR="00722EE0" w:rsidRPr="00722EE0" w14:paraId="0CCE4EC4" w14:textId="77777777" w:rsidTr="0049237B">
        <w:trPr>
          <w:trHeight w:val="268"/>
          <w:tblHeader/>
        </w:trPr>
        <w:tc>
          <w:tcPr>
            <w:tcW w:w="4370" w:type="dxa"/>
            <w:gridSpan w:val="3"/>
            <w:shd w:val="clear" w:color="auto" w:fill="E6EAF6" w:themeFill="background1"/>
          </w:tcPr>
          <w:p w14:paraId="0B3B9121" w14:textId="77777777" w:rsidR="00722EE0" w:rsidRPr="005D02D1" w:rsidRDefault="00722EE0" w:rsidP="00FA16E1">
            <w:pPr>
              <w:pStyle w:val="TableHeading"/>
            </w:pPr>
            <w:r w:rsidRPr="005D02D1">
              <w:t>Date:02/12/21</w:t>
            </w:r>
          </w:p>
        </w:tc>
        <w:tc>
          <w:tcPr>
            <w:tcW w:w="4825" w:type="dxa"/>
            <w:gridSpan w:val="4"/>
            <w:shd w:val="clear" w:color="auto" w:fill="E6EAF6" w:themeFill="background1"/>
          </w:tcPr>
          <w:p w14:paraId="073B6640" w14:textId="77777777" w:rsidR="00722EE0" w:rsidRPr="005D02D1" w:rsidRDefault="00722EE0" w:rsidP="00FA16E1">
            <w:pPr>
              <w:pStyle w:val="TableHeading"/>
            </w:pPr>
            <w:r w:rsidRPr="005D02D1">
              <w:t>Author: Rodney Cyan</w:t>
            </w:r>
          </w:p>
        </w:tc>
      </w:tr>
      <w:tr w:rsidR="00722EE0" w:rsidRPr="00722EE0" w14:paraId="458A8574" w14:textId="77777777" w:rsidTr="0049237B">
        <w:trPr>
          <w:trHeight w:val="528"/>
        </w:trPr>
        <w:tc>
          <w:tcPr>
            <w:tcW w:w="9195" w:type="dxa"/>
            <w:gridSpan w:val="7"/>
          </w:tcPr>
          <w:p w14:paraId="61B05A71" w14:textId="77777777" w:rsidR="00722EE0" w:rsidRPr="00926CE5" w:rsidRDefault="00722EE0" w:rsidP="00926CE5">
            <w:pPr>
              <w:pStyle w:val="Tabletext0"/>
            </w:pPr>
            <w:r w:rsidRPr="00926CE5">
              <w:t>Grade all that apply 1 = poor, 3 = average, 5 = very good</w:t>
            </w:r>
          </w:p>
        </w:tc>
      </w:tr>
      <w:tr w:rsidR="00722EE0" w:rsidRPr="00722EE0" w14:paraId="0D2DB07A" w14:textId="77777777" w:rsidTr="0049237B">
        <w:trPr>
          <w:trHeight w:val="538"/>
        </w:trPr>
        <w:tc>
          <w:tcPr>
            <w:tcW w:w="9195" w:type="dxa"/>
            <w:gridSpan w:val="7"/>
          </w:tcPr>
          <w:p w14:paraId="6E2E9C43" w14:textId="7735BD9F" w:rsidR="00722EE0" w:rsidRPr="00926CE5" w:rsidRDefault="00722EE0" w:rsidP="00926CE5">
            <w:pPr>
              <w:pStyle w:val="Tabletext0"/>
            </w:pPr>
            <w:r w:rsidRPr="00926CE5">
              <w:t xml:space="preserve">Rate each activity offered at the Sydney </w:t>
            </w:r>
            <w:r w:rsidR="005D02D1" w:rsidRPr="00926CE5">
              <w:t>Hub</w:t>
            </w:r>
            <w:r w:rsidRPr="00926CE5">
              <w:t xml:space="preserve">.  </w:t>
            </w:r>
          </w:p>
        </w:tc>
      </w:tr>
      <w:tr w:rsidR="00722EE0" w:rsidRPr="00722EE0" w14:paraId="4C05258C" w14:textId="77777777" w:rsidTr="0049237B">
        <w:trPr>
          <w:trHeight w:val="1137"/>
        </w:trPr>
        <w:tc>
          <w:tcPr>
            <w:tcW w:w="1343" w:type="dxa"/>
          </w:tcPr>
          <w:p w14:paraId="2CD7EECB" w14:textId="77777777" w:rsidR="00722EE0" w:rsidRPr="00926CE5" w:rsidRDefault="00722EE0" w:rsidP="00926CE5">
            <w:pPr>
              <w:pStyle w:val="Tabletext0"/>
            </w:pPr>
            <w:r w:rsidRPr="00926CE5">
              <w:t>Responses</w:t>
            </w:r>
          </w:p>
        </w:tc>
        <w:tc>
          <w:tcPr>
            <w:tcW w:w="1771" w:type="dxa"/>
          </w:tcPr>
          <w:p w14:paraId="72F0BD9B" w14:textId="75DFAA7A" w:rsidR="00722EE0" w:rsidRPr="00926CE5" w:rsidRDefault="005D02D1" w:rsidP="00926CE5">
            <w:pPr>
              <w:pStyle w:val="Tabletext0"/>
            </w:pPr>
            <w:r w:rsidRPr="00926CE5">
              <w:t>1</w:t>
            </w:r>
          </w:p>
        </w:tc>
        <w:tc>
          <w:tcPr>
            <w:tcW w:w="1559" w:type="dxa"/>
            <w:gridSpan w:val="2"/>
          </w:tcPr>
          <w:p w14:paraId="18A6D7AD" w14:textId="209BF240" w:rsidR="00722EE0" w:rsidRPr="00926CE5" w:rsidRDefault="005D02D1" w:rsidP="00926CE5">
            <w:pPr>
              <w:pStyle w:val="Tabletext0"/>
            </w:pPr>
            <w:r w:rsidRPr="00926CE5">
              <w:t>2</w:t>
            </w:r>
          </w:p>
        </w:tc>
        <w:tc>
          <w:tcPr>
            <w:tcW w:w="1509" w:type="dxa"/>
          </w:tcPr>
          <w:p w14:paraId="53ACBEC5" w14:textId="19A93255" w:rsidR="00722EE0" w:rsidRPr="00926CE5" w:rsidRDefault="005D02D1" w:rsidP="00926CE5">
            <w:pPr>
              <w:pStyle w:val="Tabletext0"/>
            </w:pPr>
            <w:r w:rsidRPr="00926CE5">
              <w:t>3</w:t>
            </w:r>
          </w:p>
        </w:tc>
        <w:tc>
          <w:tcPr>
            <w:tcW w:w="1636" w:type="dxa"/>
          </w:tcPr>
          <w:p w14:paraId="251F6AE1" w14:textId="0AFC9962" w:rsidR="00722EE0" w:rsidRPr="00926CE5" w:rsidRDefault="005D02D1" w:rsidP="00926CE5">
            <w:pPr>
              <w:pStyle w:val="Tabletext0"/>
            </w:pPr>
            <w:r w:rsidRPr="00926CE5">
              <w:t>4</w:t>
            </w:r>
          </w:p>
        </w:tc>
        <w:tc>
          <w:tcPr>
            <w:tcW w:w="1377" w:type="dxa"/>
          </w:tcPr>
          <w:p w14:paraId="4153EF03" w14:textId="1795086A" w:rsidR="00722EE0" w:rsidRPr="00926CE5" w:rsidRDefault="005D02D1" w:rsidP="00926CE5">
            <w:pPr>
              <w:pStyle w:val="Tabletext0"/>
            </w:pPr>
            <w:r w:rsidRPr="00926CE5">
              <w:t>5</w:t>
            </w:r>
          </w:p>
        </w:tc>
      </w:tr>
      <w:tr w:rsidR="00722EE0" w:rsidRPr="00722EE0" w14:paraId="3DD0C708" w14:textId="77777777" w:rsidTr="0049237B">
        <w:trPr>
          <w:trHeight w:val="1137"/>
        </w:trPr>
        <w:tc>
          <w:tcPr>
            <w:tcW w:w="1343" w:type="dxa"/>
          </w:tcPr>
          <w:p w14:paraId="7C7E556E" w14:textId="77777777" w:rsidR="00722EE0" w:rsidRPr="00926CE5" w:rsidRDefault="00722EE0" w:rsidP="00926CE5">
            <w:pPr>
              <w:pStyle w:val="Tabletext0"/>
            </w:pPr>
            <w:r w:rsidRPr="00926CE5">
              <w:t>Movies</w:t>
            </w:r>
          </w:p>
        </w:tc>
        <w:tc>
          <w:tcPr>
            <w:tcW w:w="1771" w:type="dxa"/>
          </w:tcPr>
          <w:p w14:paraId="15A05A8B" w14:textId="77777777" w:rsidR="00722EE0" w:rsidRPr="00926CE5" w:rsidRDefault="00722EE0" w:rsidP="00926CE5">
            <w:pPr>
              <w:pStyle w:val="Tabletext0"/>
            </w:pPr>
            <w:r w:rsidRPr="00926CE5">
              <w:t>3</w:t>
            </w:r>
          </w:p>
        </w:tc>
        <w:tc>
          <w:tcPr>
            <w:tcW w:w="1559" w:type="dxa"/>
            <w:gridSpan w:val="2"/>
          </w:tcPr>
          <w:p w14:paraId="43BE4A75" w14:textId="77777777" w:rsidR="00722EE0" w:rsidRPr="00926CE5" w:rsidRDefault="00722EE0" w:rsidP="00926CE5">
            <w:pPr>
              <w:pStyle w:val="Tabletext0"/>
            </w:pPr>
            <w:r w:rsidRPr="00926CE5">
              <w:t>3</w:t>
            </w:r>
          </w:p>
        </w:tc>
        <w:tc>
          <w:tcPr>
            <w:tcW w:w="1509" w:type="dxa"/>
          </w:tcPr>
          <w:p w14:paraId="763B3AAD" w14:textId="77777777" w:rsidR="00722EE0" w:rsidRPr="00926CE5" w:rsidRDefault="00722EE0" w:rsidP="00926CE5">
            <w:pPr>
              <w:pStyle w:val="Tabletext0"/>
            </w:pPr>
            <w:r w:rsidRPr="00926CE5">
              <w:t>5</w:t>
            </w:r>
          </w:p>
        </w:tc>
        <w:tc>
          <w:tcPr>
            <w:tcW w:w="1636" w:type="dxa"/>
          </w:tcPr>
          <w:p w14:paraId="5946E653" w14:textId="77777777" w:rsidR="00722EE0" w:rsidRPr="00926CE5" w:rsidRDefault="00722EE0" w:rsidP="00926CE5">
            <w:pPr>
              <w:pStyle w:val="Tabletext0"/>
            </w:pPr>
            <w:r w:rsidRPr="00926CE5">
              <w:t>5</w:t>
            </w:r>
          </w:p>
        </w:tc>
        <w:tc>
          <w:tcPr>
            <w:tcW w:w="1377" w:type="dxa"/>
          </w:tcPr>
          <w:p w14:paraId="0FFED226" w14:textId="77777777" w:rsidR="00722EE0" w:rsidRPr="00926CE5" w:rsidRDefault="00722EE0" w:rsidP="00926CE5">
            <w:pPr>
              <w:pStyle w:val="Tabletext0"/>
            </w:pPr>
            <w:r w:rsidRPr="00926CE5">
              <w:t>9</w:t>
            </w:r>
          </w:p>
        </w:tc>
      </w:tr>
      <w:tr w:rsidR="00722EE0" w:rsidRPr="00722EE0" w14:paraId="74015F3B" w14:textId="77777777" w:rsidTr="0049237B">
        <w:trPr>
          <w:trHeight w:val="1137"/>
        </w:trPr>
        <w:tc>
          <w:tcPr>
            <w:tcW w:w="1343" w:type="dxa"/>
          </w:tcPr>
          <w:p w14:paraId="0D7065D6" w14:textId="77777777" w:rsidR="00722EE0" w:rsidRPr="00926CE5" w:rsidRDefault="00722EE0" w:rsidP="00926CE5">
            <w:pPr>
              <w:pStyle w:val="Tabletext0"/>
            </w:pPr>
            <w:r w:rsidRPr="00926CE5">
              <w:lastRenderedPageBreak/>
              <w:t>Cooking classes</w:t>
            </w:r>
          </w:p>
        </w:tc>
        <w:tc>
          <w:tcPr>
            <w:tcW w:w="1771" w:type="dxa"/>
          </w:tcPr>
          <w:p w14:paraId="2BFF73BF" w14:textId="77777777" w:rsidR="00722EE0" w:rsidRPr="00926CE5" w:rsidRDefault="00722EE0" w:rsidP="00926CE5">
            <w:pPr>
              <w:pStyle w:val="Tabletext0"/>
            </w:pPr>
            <w:r w:rsidRPr="00926CE5">
              <w:t>3</w:t>
            </w:r>
          </w:p>
        </w:tc>
        <w:tc>
          <w:tcPr>
            <w:tcW w:w="1559" w:type="dxa"/>
            <w:gridSpan w:val="2"/>
          </w:tcPr>
          <w:p w14:paraId="0208384A" w14:textId="77777777" w:rsidR="00722EE0" w:rsidRPr="00926CE5" w:rsidRDefault="00722EE0" w:rsidP="00926CE5">
            <w:pPr>
              <w:pStyle w:val="Tabletext0"/>
            </w:pPr>
            <w:r w:rsidRPr="00926CE5">
              <w:t>4</w:t>
            </w:r>
          </w:p>
        </w:tc>
        <w:tc>
          <w:tcPr>
            <w:tcW w:w="1509" w:type="dxa"/>
          </w:tcPr>
          <w:p w14:paraId="10641074" w14:textId="77777777" w:rsidR="00722EE0" w:rsidRPr="00926CE5" w:rsidRDefault="00722EE0" w:rsidP="00926CE5">
            <w:pPr>
              <w:pStyle w:val="Tabletext0"/>
            </w:pPr>
            <w:r w:rsidRPr="00926CE5">
              <w:t>8</w:t>
            </w:r>
          </w:p>
        </w:tc>
        <w:tc>
          <w:tcPr>
            <w:tcW w:w="1636" w:type="dxa"/>
          </w:tcPr>
          <w:p w14:paraId="69D7F401" w14:textId="77777777" w:rsidR="00722EE0" w:rsidRPr="00926CE5" w:rsidRDefault="00722EE0" w:rsidP="00926CE5">
            <w:pPr>
              <w:pStyle w:val="Tabletext0"/>
            </w:pPr>
            <w:r w:rsidRPr="00926CE5">
              <w:t>5</w:t>
            </w:r>
          </w:p>
        </w:tc>
        <w:tc>
          <w:tcPr>
            <w:tcW w:w="1377" w:type="dxa"/>
          </w:tcPr>
          <w:p w14:paraId="1CB8AE3F" w14:textId="77777777" w:rsidR="00722EE0" w:rsidRPr="00926CE5" w:rsidRDefault="00722EE0" w:rsidP="00926CE5">
            <w:pPr>
              <w:pStyle w:val="Tabletext0"/>
            </w:pPr>
            <w:r w:rsidRPr="00926CE5">
              <w:t>5</w:t>
            </w:r>
          </w:p>
        </w:tc>
      </w:tr>
      <w:tr w:rsidR="00722EE0" w:rsidRPr="00722EE0" w14:paraId="3A714C50" w14:textId="77777777" w:rsidTr="0049237B">
        <w:trPr>
          <w:trHeight w:val="1137"/>
        </w:trPr>
        <w:tc>
          <w:tcPr>
            <w:tcW w:w="1343" w:type="dxa"/>
          </w:tcPr>
          <w:p w14:paraId="73AF4B0C" w14:textId="77777777" w:rsidR="00722EE0" w:rsidRPr="00926CE5" w:rsidRDefault="00722EE0" w:rsidP="00926CE5">
            <w:pPr>
              <w:pStyle w:val="Tabletext0"/>
            </w:pPr>
            <w:r w:rsidRPr="00926CE5">
              <w:t>Art classes</w:t>
            </w:r>
          </w:p>
        </w:tc>
        <w:tc>
          <w:tcPr>
            <w:tcW w:w="1771" w:type="dxa"/>
          </w:tcPr>
          <w:p w14:paraId="26DF0BDD" w14:textId="77777777" w:rsidR="00722EE0" w:rsidRPr="00926CE5" w:rsidRDefault="00722EE0" w:rsidP="00926CE5">
            <w:pPr>
              <w:pStyle w:val="Tabletext0"/>
            </w:pPr>
            <w:r w:rsidRPr="00926CE5">
              <w:t>3</w:t>
            </w:r>
          </w:p>
        </w:tc>
        <w:tc>
          <w:tcPr>
            <w:tcW w:w="1559" w:type="dxa"/>
            <w:gridSpan w:val="2"/>
          </w:tcPr>
          <w:p w14:paraId="55D6E48A" w14:textId="77777777" w:rsidR="00722EE0" w:rsidRPr="00926CE5" w:rsidRDefault="00722EE0" w:rsidP="00926CE5">
            <w:pPr>
              <w:pStyle w:val="Tabletext0"/>
            </w:pPr>
            <w:r w:rsidRPr="00926CE5">
              <w:t>3</w:t>
            </w:r>
          </w:p>
        </w:tc>
        <w:tc>
          <w:tcPr>
            <w:tcW w:w="1509" w:type="dxa"/>
          </w:tcPr>
          <w:p w14:paraId="300A785F" w14:textId="77777777" w:rsidR="00722EE0" w:rsidRPr="00926CE5" w:rsidRDefault="00722EE0" w:rsidP="00926CE5">
            <w:pPr>
              <w:pStyle w:val="Tabletext0"/>
            </w:pPr>
            <w:r w:rsidRPr="00926CE5">
              <w:t>5</w:t>
            </w:r>
          </w:p>
        </w:tc>
        <w:tc>
          <w:tcPr>
            <w:tcW w:w="1636" w:type="dxa"/>
          </w:tcPr>
          <w:p w14:paraId="1CB8A01E" w14:textId="77777777" w:rsidR="00722EE0" w:rsidRPr="00926CE5" w:rsidRDefault="00722EE0" w:rsidP="00926CE5">
            <w:pPr>
              <w:pStyle w:val="Tabletext0"/>
            </w:pPr>
            <w:r w:rsidRPr="00926CE5">
              <w:t>6</w:t>
            </w:r>
          </w:p>
        </w:tc>
        <w:tc>
          <w:tcPr>
            <w:tcW w:w="1377" w:type="dxa"/>
          </w:tcPr>
          <w:p w14:paraId="71E35CF0" w14:textId="77777777" w:rsidR="00722EE0" w:rsidRPr="00926CE5" w:rsidRDefault="00722EE0" w:rsidP="00926CE5">
            <w:pPr>
              <w:pStyle w:val="Tabletext0"/>
            </w:pPr>
            <w:r w:rsidRPr="00926CE5">
              <w:t>8</w:t>
            </w:r>
          </w:p>
        </w:tc>
      </w:tr>
      <w:tr w:rsidR="00722EE0" w:rsidRPr="00722EE0" w14:paraId="0524C452" w14:textId="77777777" w:rsidTr="0049237B">
        <w:trPr>
          <w:trHeight w:val="1137"/>
        </w:trPr>
        <w:tc>
          <w:tcPr>
            <w:tcW w:w="1343" w:type="dxa"/>
          </w:tcPr>
          <w:p w14:paraId="27896CE9" w14:textId="77777777" w:rsidR="00722EE0" w:rsidRPr="00926CE5" w:rsidRDefault="00722EE0" w:rsidP="00926CE5">
            <w:pPr>
              <w:pStyle w:val="Tabletext0"/>
            </w:pPr>
            <w:r w:rsidRPr="00926CE5">
              <w:t>Gardening</w:t>
            </w:r>
          </w:p>
        </w:tc>
        <w:tc>
          <w:tcPr>
            <w:tcW w:w="1771" w:type="dxa"/>
          </w:tcPr>
          <w:p w14:paraId="5E23E3EF" w14:textId="77777777" w:rsidR="00722EE0" w:rsidRPr="00926CE5" w:rsidRDefault="00722EE0" w:rsidP="00926CE5">
            <w:pPr>
              <w:pStyle w:val="Tabletext0"/>
            </w:pPr>
            <w:r w:rsidRPr="00926CE5">
              <w:t>4</w:t>
            </w:r>
          </w:p>
        </w:tc>
        <w:tc>
          <w:tcPr>
            <w:tcW w:w="1559" w:type="dxa"/>
            <w:gridSpan w:val="2"/>
          </w:tcPr>
          <w:p w14:paraId="21EC37FE" w14:textId="77777777" w:rsidR="00722EE0" w:rsidRPr="00926CE5" w:rsidRDefault="00722EE0" w:rsidP="00926CE5">
            <w:pPr>
              <w:pStyle w:val="Tabletext0"/>
            </w:pPr>
            <w:r w:rsidRPr="00926CE5">
              <w:t>3</w:t>
            </w:r>
          </w:p>
        </w:tc>
        <w:tc>
          <w:tcPr>
            <w:tcW w:w="1509" w:type="dxa"/>
          </w:tcPr>
          <w:p w14:paraId="7E2CE1E3" w14:textId="77777777" w:rsidR="00722EE0" w:rsidRPr="00926CE5" w:rsidRDefault="00722EE0" w:rsidP="00926CE5">
            <w:pPr>
              <w:pStyle w:val="Tabletext0"/>
            </w:pPr>
            <w:r w:rsidRPr="00926CE5">
              <w:t>4</w:t>
            </w:r>
          </w:p>
        </w:tc>
        <w:tc>
          <w:tcPr>
            <w:tcW w:w="1636" w:type="dxa"/>
          </w:tcPr>
          <w:p w14:paraId="1AE2C0C5" w14:textId="77777777" w:rsidR="00722EE0" w:rsidRPr="00926CE5" w:rsidRDefault="00722EE0" w:rsidP="00926CE5">
            <w:pPr>
              <w:pStyle w:val="Tabletext0"/>
            </w:pPr>
            <w:r w:rsidRPr="00926CE5">
              <w:t>2</w:t>
            </w:r>
          </w:p>
        </w:tc>
        <w:tc>
          <w:tcPr>
            <w:tcW w:w="1377" w:type="dxa"/>
          </w:tcPr>
          <w:p w14:paraId="080A106C" w14:textId="77777777" w:rsidR="00722EE0" w:rsidRPr="00926CE5" w:rsidRDefault="00722EE0" w:rsidP="00926CE5">
            <w:pPr>
              <w:pStyle w:val="Tabletext0"/>
            </w:pPr>
            <w:r w:rsidRPr="00926CE5">
              <w:t>5</w:t>
            </w:r>
          </w:p>
        </w:tc>
      </w:tr>
      <w:tr w:rsidR="00722EE0" w:rsidRPr="00722EE0" w14:paraId="5E0C70EA" w14:textId="77777777" w:rsidTr="0049237B">
        <w:trPr>
          <w:trHeight w:val="838"/>
        </w:trPr>
        <w:tc>
          <w:tcPr>
            <w:tcW w:w="1343" w:type="dxa"/>
          </w:tcPr>
          <w:p w14:paraId="6E8C4365" w14:textId="77777777" w:rsidR="00722EE0" w:rsidRPr="00926CE5" w:rsidRDefault="00722EE0" w:rsidP="00926CE5">
            <w:pPr>
              <w:pStyle w:val="Tabletext0"/>
            </w:pPr>
            <w:r w:rsidRPr="00926CE5">
              <w:t>Book and chess clubs</w:t>
            </w:r>
          </w:p>
        </w:tc>
        <w:tc>
          <w:tcPr>
            <w:tcW w:w="1771" w:type="dxa"/>
          </w:tcPr>
          <w:p w14:paraId="16027015" w14:textId="77777777" w:rsidR="00722EE0" w:rsidRPr="00926CE5" w:rsidRDefault="00722EE0" w:rsidP="00926CE5">
            <w:pPr>
              <w:pStyle w:val="Tabletext0"/>
            </w:pPr>
            <w:r w:rsidRPr="00926CE5">
              <w:t>9</w:t>
            </w:r>
          </w:p>
        </w:tc>
        <w:tc>
          <w:tcPr>
            <w:tcW w:w="1559" w:type="dxa"/>
            <w:gridSpan w:val="2"/>
          </w:tcPr>
          <w:p w14:paraId="769288CD" w14:textId="77777777" w:rsidR="00722EE0" w:rsidRPr="00926CE5" w:rsidRDefault="00722EE0" w:rsidP="00926CE5">
            <w:pPr>
              <w:pStyle w:val="Tabletext0"/>
            </w:pPr>
            <w:r w:rsidRPr="00926CE5">
              <w:t>3</w:t>
            </w:r>
          </w:p>
        </w:tc>
        <w:tc>
          <w:tcPr>
            <w:tcW w:w="1509" w:type="dxa"/>
          </w:tcPr>
          <w:p w14:paraId="6E9722FF" w14:textId="77777777" w:rsidR="00722EE0" w:rsidRPr="00926CE5" w:rsidRDefault="00722EE0" w:rsidP="00926CE5">
            <w:pPr>
              <w:pStyle w:val="Tabletext0"/>
            </w:pPr>
            <w:r w:rsidRPr="00926CE5">
              <w:t>4</w:t>
            </w:r>
          </w:p>
        </w:tc>
        <w:tc>
          <w:tcPr>
            <w:tcW w:w="1636" w:type="dxa"/>
          </w:tcPr>
          <w:p w14:paraId="37267AA9" w14:textId="77777777" w:rsidR="00722EE0" w:rsidRPr="00926CE5" w:rsidRDefault="00722EE0" w:rsidP="00926CE5">
            <w:pPr>
              <w:pStyle w:val="Tabletext0"/>
            </w:pPr>
            <w:r w:rsidRPr="00926CE5">
              <w:t>2</w:t>
            </w:r>
          </w:p>
        </w:tc>
        <w:tc>
          <w:tcPr>
            <w:tcW w:w="1377" w:type="dxa"/>
          </w:tcPr>
          <w:p w14:paraId="5A3C8022" w14:textId="77777777" w:rsidR="00722EE0" w:rsidRPr="00926CE5" w:rsidRDefault="00722EE0" w:rsidP="00926CE5">
            <w:pPr>
              <w:pStyle w:val="Tabletext0"/>
            </w:pPr>
            <w:r w:rsidRPr="00926CE5">
              <w:t>3</w:t>
            </w:r>
          </w:p>
        </w:tc>
      </w:tr>
      <w:tr w:rsidR="00722EE0" w:rsidRPr="00722EE0" w14:paraId="5DAB0E9A" w14:textId="77777777" w:rsidTr="0049237B">
        <w:trPr>
          <w:trHeight w:val="838"/>
        </w:trPr>
        <w:tc>
          <w:tcPr>
            <w:tcW w:w="1343" w:type="dxa"/>
          </w:tcPr>
          <w:p w14:paraId="1E54B5AC" w14:textId="77777777" w:rsidR="00722EE0" w:rsidRPr="00926CE5" w:rsidRDefault="00722EE0" w:rsidP="00926CE5">
            <w:pPr>
              <w:pStyle w:val="Tabletext0"/>
            </w:pPr>
            <w:r w:rsidRPr="00926CE5">
              <w:t>Practical workshop for employment</w:t>
            </w:r>
          </w:p>
        </w:tc>
        <w:tc>
          <w:tcPr>
            <w:tcW w:w="1771" w:type="dxa"/>
          </w:tcPr>
          <w:p w14:paraId="32CA5A35" w14:textId="77777777" w:rsidR="00722EE0" w:rsidRPr="00926CE5" w:rsidRDefault="00722EE0" w:rsidP="00926CE5">
            <w:pPr>
              <w:pStyle w:val="Tabletext0"/>
            </w:pPr>
            <w:r w:rsidRPr="00926CE5">
              <w:t>2</w:t>
            </w:r>
          </w:p>
        </w:tc>
        <w:tc>
          <w:tcPr>
            <w:tcW w:w="1559" w:type="dxa"/>
            <w:gridSpan w:val="2"/>
          </w:tcPr>
          <w:p w14:paraId="17F36B1D" w14:textId="77777777" w:rsidR="00722EE0" w:rsidRPr="00926CE5" w:rsidRDefault="00722EE0" w:rsidP="00926CE5">
            <w:pPr>
              <w:pStyle w:val="Tabletext0"/>
            </w:pPr>
            <w:r w:rsidRPr="00926CE5">
              <w:t>3</w:t>
            </w:r>
          </w:p>
        </w:tc>
        <w:tc>
          <w:tcPr>
            <w:tcW w:w="1509" w:type="dxa"/>
          </w:tcPr>
          <w:p w14:paraId="7060F26D" w14:textId="77777777" w:rsidR="00722EE0" w:rsidRPr="00926CE5" w:rsidRDefault="00722EE0" w:rsidP="00926CE5">
            <w:pPr>
              <w:pStyle w:val="Tabletext0"/>
            </w:pPr>
            <w:r w:rsidRPr="00926CE5">
              <w:t>3</w:t>
            </w:r>
          </w:p>
        </w:tc>
        <w:tc>
          <w:tcPr>
            <w:tcW w:w="1636" w:type="dxa"/>
          </w:tcPr>
          <w:p w14:paraId="524136F5" w14:textId="77777777" w:rsidR="00722EE0" w:rsidRPr="00926CE5" w:rsidRDefault="00722EE0" w:rsidP="00926CE5">
            <w:pPr>
              <w:pStyle w:val="Tabletext0"/>
            </w:pPr>
            <w:r w:rsidRPr="00926CE5">
              <w:t>2</w:t>
            </w:r>
          </w:p>
        </w:tc>
        <w:tc>
          <w:tcPr>
            <w:tcW w:w="1377" w:type="dxa"/>
          </w:tcPr>
          <w:p w14:paraId="2AE63C7B" w14:textId="77777777" w:rsidR="00722EE0" w:rsidRPr="00926CE5" w:rsidRDefault="00722EE0" w:rsidP="00926CE5">
            <w:pPr>
              <w:pStyle w:val="Tabletext0"/>
            </w:pPr>
            <w:r w:rsidRPr="00926CE5">
              <w:t>4</w:t>
            </w:r>
          </w:p>
        </w:tc>
      </w:tr>
      <w:tr w:rsidR="00722EE0" w:rsidRPr="00722EE0" w14:paraId="5955B773" w14:textId="77777777" w:rsidTr="0049237B">
        <w:trPr>
          <w:trHeight w:val="838"/>
        </w:trPr>
        <w:tc>
          <w:tcPr>
            <w:tcW w:w="1343" w:type="dxa"/>
          </w:tcPr>
          <w:p w14:paraId="065C1492" w14:textId="77777777" w:rsidR="00722EE0" w:rsidRPr="00926CE5" w:rsidRDefault="00722EE0" w:rsidP="00926CE5">
            <w:pPr>
              <w:pStyle w:val="Tabletext0"/>
            </w:pPr>
            <w:r w:rsidRPr="00926CE5">
              <w:t>Suggestions</w:t>
            </w:r>
          </w:p>
        </w:tc>
        <w:tc>
          <w:tcPr>
            <w:tcW w:w="7852" w:type="dxa"/>
            <w:gridSpan w:val="6"/>
          </w:tcPr>
          <w:p w14:paraId="158DEABA" w14:textId="364BB0BD" w:rsidR="00722EE0" w:rsidRPr="00926CE5" w:rsidRDefault="00722EE0" w:rsidP="00926CE5">
            <w:pPr>
              <w:pStyle w:val="Tabletext0"/>
            </w:pPr>
            <w:r w:rsidRPr="00926CE5">
              <w:t xml:space="preserve">Suggestions included day trips outside of the </w:t>
            </w:r>
            <w:r w:rsidR="005D02D1" w:rsidRPr="00926CE5">
              <w:t>Hub</w:t>
            </w:r>
            <w:r w:rsidRPr="00926CE5">
              <w:t>. These included theatre, community gardens, museums, day trips and annual events around Sydney.</w:t>
            </w:r>
          </w:p>
          <w:p w14:paraId="00729234" w14:textId="365A270B" w:rsidR="00722EE0" w:rsidRPr="00926CE5" w:rsidRDefault="00722EE0" w:rsidP="00926CE5">
            <w:pPr>
              <w:pStyle w:val="Tabletext0"/>
            </w:pPr>
            <w:r w:rsidRPr="00926CE5">
              <w:t>Other suggestions included a choir, band, plays and acting groups to put on performances for the community</w:t>
            </w:r>
            <w:r w:rsidR="00FA16E1">
              <w:t>.</w:t>
            </w:r>
          </w:p>
          <w:p w14:paraId="465F83F2" w14:textId="77777777" w:rsidR="00722EE0" w:rsidRPr="00926CE5" w:rsidRDefault="00722EE0" w:rsidP="00926CE5">
            <w:pPr>
              <w:pStyle w:val="Tabletext0"/>
            </w:pPr>
            <w:r w:rsidRPr="00926CE5">
              <w:t xml:space="preserve">Some also suggested increased exercise such as fitness classes. </w:t>
            </w:r>
          </w:p>
        </w:tc>
      </w:tr>
      <w:tr w:rsidR="00722EE0" w:rsidRPr="00722EE0" w14:paraId="6FF41BF0" w14:textId="77777777" w:rsidTr="0049237B">
        <w:trPr>
          <w:trHeight w:val="1289"/>
        </w:trPr>
        <w:tc>
          <w:tcPr>
            <w:tcW w:w="9195" w:type="dxa"/>
            <w:gridSpan w:val="7"/>
          </w:tcPr>
          <w:p w14:paraId="486BA898" w14:textId="77777777" w:rsidR="00722EE0" w:rsidRPr="00926CE5" w:rsidRDefault="00722EE0" w:rsidP="00926CE5">
            <w:pPr>
              <w:pStyle w:val="Tabletext0"/>
            </w:pPr>
            <w:r w:rsidRPr="00926CE5">
              <w:t>Please provide any comments and recommendations regarding this survey:</w:t>
            </w:r>
          </w:p>
          <w:p w14:paraId="652FA5AF" w14:textId="77777777" w:rsidR="00722EE0" w:rsidRPr="00926CE5" w:rsidRDefault="00722EE0" w:rsidP="00926CE5">
            <w:pPr>
              <w:pStyle w:val="Tabletext0"/>
            </w:pPr>
            <w:r w:rsidRPr="00926CE5">
              <w:t>Many felt the survey asked for from customers was too extensive and time consuming for them to complete, suggestions included limiting the questions and asking for graded responses.</w:t>
            </w:r>
          </w:p>
        </w:tc>
      </w:tr>
    </w:tbl>
    <w:p w14:paraId="04E0C165" w14:textId="7E163607" w:rsidR="00722EE0" w:rsidRPr="00722EE0" w:rsidRDefault="00616BBB" w:rsidP="00616BBB">
      <w:pPr>
        <w:pStyle w:val="Activty-Band-Top"/>
      </w:pPr>
      <w:r>
        <w:t xml:space="preserve">Scenario - </w:t>
      </w:r>
      <w:r w:rsidR="00722EE0" w:rsidRPr="00722EE0">
        <w:t>Stakeholder collaboration</w:t>
      </w:r>
    </w:p>
    <w:p w14:paraId="3D67E96D" w14:textId="7A6B99AD" w:rsidR="00722EE0" w:rsidRPr="00722EE0" w:rsidRDefault="00722EE0" w:rsidP="006B4F04">
      <w:r w:rsidRPr="00722EE0">
        <w:t xml:space="preserve">In response to your email regarding the lack of interesting activities at the </w:t>
      </w:r>
      <w:r w:rsidR="006B4F04">
        <w:t>h</w:t>
      </w:r>
      <w:r w:rsidR="005D02D1">
        <w:t>ub</w:t>
      </w:r>
      <w:r w:rsidRPr="00722EE0">
        <w:t>, the MPower108 Sydney Centre manager, Tammy White</w:t>
      </w:r>
      <w:r w:rsidR="00FA16E1">
        <w:t>,</w:t>
      </w:r>
      <w:r w:rsidRPr="00722EE0">
        <w:t xml:space="preserve"> is happy with what you have proposed. In particular she has agreed it is evident you have a group who seem interested in the arts, and</w:t>
      </w:r>
      <w:r w:rsidR="00FA16E1">
        <w:t xml:space="preserve"> that</w:t>
      </w:r>
      <w:r w:rsidRPr="00722EE0">
        <w:t xml:space="preserve"> a choir and theatrical or play activity</w:t>
      </w:r>
      <w:r w:rsidR="00FA16E1">
        <w:t>,</w:t>
      </w:r>
      <w:r w:rsidRPr="00722EE0">
        <w:t xml:space="preserve"> which could be incorporated into a performance held in the community or for family and friends</w:t>
      </w:r>
      <w:r w:rsidR="00FA16E1">
        <w:t>,</w:t>
      </w:r>
      <w:r w:rsidRPr="00722EE0">
        <w:t xml:space="preserve"> is </w:t>
      </w:r>
      <w:r w:rsidR="00264D89">
        <w:t xml:space="preserve">a </w:t>
      </w:r>
      <w:r w:rsidRPr="00722EE0">
        <w:t xml:space="preserve">fantastic idea. </w:t>
      </w:r>
    </w:p>
    <w:p w14:paraId="5672DB1B" w14:textId="39B34482" w:rsidR="00722EE0" w:rsidRPr="00722EE0" w:rsidRDefault="00722EE0" w:rsidP="006B4F04">
      <w:r w:rsidRPr="00722EE0">
        <w:t xml:space="preserve">She has suggested you have a stakeholder meeting to brainstorm ideas and discuss their thoughts on any proposed activity changes at the </w:t>
      </w:r>
      <w:r w:rsidR="006B4F04">
        <w:t>h</w:t>
      </w:r>
      <w:r w:rsidR="005D02D1">
        <w:t>ub</w:t>
      </w:r>
      <w:r w:rsidRPr="00722EE0">
        <w:t xml:space="preserve">. You will need to collaborate with them to gather further information and discuss industry and governance requirements in order to make the best decision. </w:t>
      </w:r>
    </w:p>
    <w:p w14:paraId="1D37A8FE" w14:textId="1D8E82D2" w:rsidR="006B4F04" w:rsidRPr="006B4F04" w:rsidRDefault="009525F8" w:rsidP="00616BBB">
      <w:pPr>
        <w:pStyle w:val="Activty-Band-Top"/>
      </w:pPr>
      <w:bookmarkStart w:id="2" w:name="_Hlk106369926"/>
      <w:r>
        <w:lastRenderedPageBreak/>
        <w:t xml:space="preserve">Scenario - </w:t>
      </w:r>
      <w:r w:rsidR="006B4F04" w:rsidRPr="006B4F04">
        <w:t>Roles and responsibilities</w:t>
      </w:r>
    </w:p>
    <w:p w14:paraId="7B5ACFB8" w14:textId="1C1331E5" w:rsidR="006B4F04" w:rsidRPr="006B4F04" w:rsidRDefault="006B4F04" w:rsidP="006B4F04">
      <w:r w:rsidRPr="006B4F04">
        <w:t xml:space="preserve">You have been promoted to a Frontline Leader in the Sydney MPower108 branch which is very exciting. In this role you will be overseeing a 10 bed </w:t>
      </w:r>
      <w:r w:rsidR="00FA16E1">
        <w:t>Support</w:t>
      </w:r>
      <w:r w:rsidR="00264D89">
        <w:t>ed</w:t>
      </w:r>
      <w:r w:rsidR="00FA16E1">
        <w:t xml:space="preserve"> Independent Living (SIL) </w:t>
      </w:r>
      <w:r w:rsidR="00264D89">
        <w:t>service</w:t>
      </w:r>
      <w:r w:rsidR="00FA16E1">
        <w:t>,</w:t>
      </w:r>
      <w:r w:rsidRPr="006B4F04">
        <w:t xml:space="preserve"> providing serviced independent living for </w:t>
      </w:r>
      <w:r w:rsidR="00FA16E1">
        <w:t>people</w:t>
      </w:r>
      <w:r w:rsidRPr="006B4F04">
        <w:t xml:space="preserve"> with disabilities in the Central Sydney region. The SIL has one permanent EN, Ashley, and four casual staff</w:t>
      </w:r>
      <w:r w:rsidR="00FA16E1">
        <w:t>:</w:t>
      </w:r>
      <w:r w:rsidRPr="006B4F04">
        <w:t xml:space="preserve"> Jo, John, Tilly and Stacey. The SIL  provides daytime services for NDIS customers who live there full time and are reasonably self-sufficient for those with low care needs. You have worked in the organisation for the past five years and have discussed many plans for its future growth with your Centre Manager, Tammy White. </w:t>
      </w:r>
    </w:p>
    <w:bookmarkEnd w:id="2"/>
    <w:p w14:paraId="3D91B3E9" w14:textId="35239E88" w:rsidR="006B4F04" w:rsidRPr="006B4F04" w:rsidRDefault="00616BBB" w:rsidP="00616BBB">
      <w:pPr>
        <w:pStyle w:val="Activty-Band-Top"/>
      </w:pPr>
      <w:r>
        <w:t xml:space="preserve">Scenario - </w:t>
      </w:r>
      <w:r w:rsidR="006B4F04" w:rsidRPr="006B4F04">
        <w:t>Leadership development</w:t>
      </w:r>
    </w:p>
    <w:p w14:paraId="19AFCFFB" w14:textId="50E11519" w:rsidR="006B4F04" w:rsidRPr="006B4F04" w:rsidRDefault="006B4F04" w:rsidP="006B4F04">
      <w:r w:rsidRPr="006B4F04">
        <w:t>The SIL has one permanent RN, Ashley, and four casual staff</w:t>
      </w:r>
      <w:r w:rsidR="00FA16E1">
        <w:t>:</w:t>
      </w:r>
      <w:r w:rsidRPr="006B4F04">
        <w:t xml:space="preserve"> Jo, John, Tilly and Stacey. Ashley and Jo are very successful Workers with you in the MPower108 SIL in Sydney. You regularly evaluate the performance of your support workers and see that their results were consistently good, even when other support workers’ results were not strong. </w:t>
      </w:r>
    </w:p>
    <w:p w14:paraId="08CA9DF6" w14:textId="77777777" w:rsidR="006B4F04" w:rsidRPr="006B4F04" w:rsidRDefault="006B4F04" w:rsidP="006B4F04">
      <w:r w:rsidRPr="006B4F04">
        <w:t>You have decided that both workers would make great future Frontline Leaders and MPower108 are always looking for more people like them. When you quiz Ashley about what she did to create excellent relationships with her clients. Her answers were not really any different from her colleagues. With Ashley’s permission, you arranged to speak to face-to-face with some of her clients in order to find out what made them so loyal and yielded such great results. You also decide to speak with Jo’s customers too.</w:t>
      </w:r>
    </w:p>
    <w:p w14:paraId="601AAEAC" w14:textId="44CFCF5B" w:rsidR="006B4F04" w:rsidRPr="006B4F04" w:rsidRDefault="006B4F04" w:rsidP="006B4F04">
      <w:r w:rsidRPr="006B4F04">
        <w:t>You found that although they were busy, the</w:t>
      </w:r>
      <w:r w:rsidR="00BE12B4">
        <w:t>ir</w:t>
      </w:r>
      <w:r w:rsidRPr="006B4F04">
        <w:t xml:space="preserve"> customers always felt they had time for them. Ashley’s customers said that she was always honest and upfront and followed through, doing what she said she was going to do. Jo’s customers said she always listened to them and understood their needs and was able to put them in touch with providers that really helped them.  It was the way that Ashley and Jo managed their relationships that set them apart from the other Workers. </w:t>
      </w:r>
    </w:p>
    <w:p w14:paraId="7AABE12F" w14:textId="77777777" w:rsidR="006B4F04" w:rsidRPr="006B4F04" w:rsidRDefault="006B4F04" w:rsidP="006B4F04">
      <w:r w:rsidRPr="006B4F04">
        <w:t xml:space="preserve">You also discovered that the other Workers, John, Tilly and Stacey, were not as helpful, and some clients felt they were treated as little more than a name on a form. You decided to provide the whole team with some leadership development and training to encourage them to be trusted advisors and leaders. </w:t>
      </w:r>
    </w:p>
    <w:p w14:paraId="00F6E055" w14:textId="531AB847" w:rsidR="006B4F04" w:rsidRPr="006B4F04" w:rsidRDefault="00616BBB" w:rsidP="00616BBB">
      <w:pPr>
        <w:pStyle w:val="Activty-Band-Top"/>
      </w:pPr>
      <w:r>
        <w:t xml:space="preserve">Scenario - </w:t>
      </w:r>
      <w:r w:rsidR="006B4F04" w:rsidRPr="006B4F04">
        <w:t>Updating procedures</w:t>
      </w:r>
    </w:p>
    <w:p w14:paraId="1A08DD3F" w14:textId="276DCE39" w:rsidR="006B4F04" w:rsidRPr="006B4F04" w:rsidRDefault="006B4F04" w:rsidP="006B4F04">
      <w:r w:rsidRPr="006B4F04">
        <w:t>You have started to look at the training pertaining to maintaining an efficient and safe working environment for staff and customers at the Sydney MPower108 SIL. You have observed this is an issue and quite often risks and hazard are ongoing. After discussion with the Centre Manager you realise the importance associated with this training so it becomes a priority. If safety is an issue, is not only a concern for customers and staff but doesn’t meet</w:t>
      </w:r>
      <w:r w:rsidR="00D86E34">
        <w:t xml:space="preserve"> the</w:t>
      </w:r>
      <w:r w:rsidRPr="006B4F04">
        <w:t xml:space="preserve"> disability </w:t>
      </w:r>
      <w:r w:rsidR="00D86E34">
        <w:t xml:space="preserve">sector’s </w:t>
      </w:r>
      <w:r w:rsidRPr="006B4F04">
        <w:t>legislative, regulatory and compliance responsibilities for MPower108</w:t>
      </w:r>
      <w:r w:rsidR="00D86E34">
        <w:t>.</w:t>
      </w:r>
    </w:p>
    <w:p w14:paraId="611C6E7C" w14:textId="77777777" w:rsidR="006B4F04" w:rsidRPr="006B4F04" w:rsidRDefault="006B4F04" w:rsidP="006B4F04">
      <w:r w:rsidRPr="006B4F04">
        <w:lastRenderedPageBreak/>
        <w:t xml:space="preserve">You have reviewed the training policy and procedure and you realise there is no process outlined for conducting a Training Needs Analysis. You feel for Leadership development this is an important omission. </w:t>
      </w:r>
    </w:p>
    <w:p w14:paraId="3EE57C5C" w14:textId="3285A824" w:rsidR="006B4F04" w:rsidRPr="006B4F04" w:rsidRDefault="00616BBB" w:rsidP="00616BBB">
      <w:pPr>
        <w:pStyle w:val="Activty-Band-Top"/>
      </w:pPr>
      <w:r>
        <w:t xml:space="preserve">Scenario - </w:t>
      </w:r>
      <w:r w:rsidR="006B4F04" w:rsidRPr="006B4F04">
        <w:t>Conducting training</w:t>
      </w:r>
    </w:p>
    <w:p w14:paraId="04E0A440" w14:textId="4F863FA1" w:rsidR="006B4F04" w:rsidRPr="006B4F04" w:rsidRDefault="006B4F04" w:rsidP="00FF1482">
      <w:r w:rsidRPr="006B4F04">
        <w:t>Your Centre Manager is very happy with the Training Needs Analysis (TNA) and the training plan you have developed for the Leadership development training for your team. She has happily approved the plan</w:t>
      </w:r>
      <w:r w:rsidR="00D86E34">
        <w:t>,</w:t>
      </w:r>
      <w:r w:rsidRPr="006B4F04">
        <w:t xml:space="preserve"> and the new processes for the TNA are being added to the Training and development policy and procedure for the whole of MPower108.</w:t>
      </w:r>
    </w:p>
    <w:p w14:paraId="3909E206" w14:textId="00647B6C" w:rsidR="006B4F04" w:rsidRDefault="006B4F04" w:rsidP="00FF1482">
      <w:r w:rsidRPr="006B4F04">
        <w:t xml:space="preserve">Your team in the Sydney SIL are very excited to be undergoing further training, and are especially enthusiastic about the prospect of one day becoming Frontline Leaders themselves. Your priority for training is relating to WHS and medication as this is an ongoing issue. You may need to run more than one training session to get your team at a confident, proficient level. </w:t>
      </w:r>
    </w:p>
    <w:p w14:paraId="5D51AE9B" w14:textId="4C9033A9" w:rsidR="00FF1482" w:rsidRPr="00FF1482" w:rsidRDefault="00616BBB" w:rsidP="00616BBB">
      <w:pPr>
        <w:pStyle w:val="Activty-Band-Top"/>
      </w:pPr>
      <w:r>
        <w:t xml:space="preserve">Scenario - </w:t>
      </w:r>
      <w:r w:rsidR="00FF1482" w:rsidRPr="00FF1482">
        <w:t>Effectiveness of leadership development</w:t>
      </w:r>
    </w:p>
    <w:p w14:paraId="21A460B4" w14:textId="77777777" w:rsidR="00FF1482" w:rsidRPr="00FF1482" w:rsidRDefault="00FF1482" w:rsidP="00FF1482">
      <w:r w:rsidRPr="00FF1482">
        <w:t xml:space="preserve">Ashley and Jo are very successful casual Workers with you in the MPower108 SIL in Sydney. You regularly evaluate the performance of your support workers and see that their results were consistently good, even when other support workers’ results were not strong. Ashley and Jo have now become permanent staff with MPower108 and have both enrolled in the Diploma of Leadership in Disability services. </w:t>
      </w:r>
    </w:p>
    <w:p w14:paraId="3A1E9E8D" w14:textId="6C43E86A" w:rsidR="00FF1482" w:rsidRPr="00FF1482" w:rsidRDefault="00FF1482" w:rsidP="00FF1482">
      <w:r w:rsidRPr="00FF1482">
        <w:t>You have been working hard to develop the whole team in Leadership skills, including planning and conducting development and training activities regularly, role modelling</w:t>
      </w:r>
      <w:r w:rsidR="00D86E34">
        <w:t>,</w:t>
      </w:r>
      <w:r w:rsidRPr="00FF1482">
        <w:t xml:space="preserve"> and coaching each individual. After each session you have asked for feedback and through discussion and investigation, you have observed many improvements for most of the team and are confident they are refining their leadership skills. You revisit the SIL customers to seek feedback on the team. </w:t>
      </w:r>
    </w:p>
    <w:p w14:paraId="43B553CD" w14:textId="77E58FCB" w:rsidR="00FF1482" w:rsidRPr="00FF1482" w:rsidRDefault="00FF1482" w:rsidP="00FF1482">
      <w:r w:rsidRPr="00FF1482">
        <w:t>You have been informed that the other two Workers, John and Tilly, who were not as helpful</w:t>
      </w:r>
      <w:r w:rsidR="00D86E34">
        <w:t>,</w:t>
      </w:r>
      <w:r w:rsidRPr="00FF1482">
        <w:t xml:space="preserve"> have grown in confidence and capability when completing everyday tasks. However, with one team member, Stacey some customers still feel they are being treated as little more than a name on a form. You have also noticed Stacey is becoming less available and doesn’t attend staff meetings. </w:t>
      </w:r>
    </w:p>
    <w:p w14:paraId="60CDA4AF" w14:textId="0013A612" w:rsidR="00EC0E04" w:rsidRPr="00EC0E04" w:rsidRDefault="00EC0E04" w:rsidP="00616BBB">
      <w:pPr>
        <w:pStyle w:val="Activity-Band-End"/>
      </w:pPr>
      <w:r w:rsidRPr="00EC0E04">
        <w:t>End of scenario</w:t>
      </w:r>
      <w:r w:rsidR="00616BBB">
        <w:t>s</w:t>
      </w:r>
    </w:p>
    <w:p w14:paraId="29DF7E9B" w14:textId="77777777" w:rsidR="00FF1482" w:rsidRPr="006B4F04" w:rsidRDefault="00FF1482" w:rsidP="00FF1482"/>
    <w:p w14:paraId="7E6CA42A" w14:textId="77777777" w:rsidR="008F3D22" w:rsidRPr="00722EE0" w:rsidRDefault="008F3D22" w:rsidP="00722EE0"/>
    <w:sectPr w:rsidR="008F3D22" w:rsidRPr="00722EE0" w:rsidSect="009B02C3">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8A54" w14:textId="77777777" w:rsidR="0016565E" w:rsidRDefault="0016565E" w:rsidP="00F1359C">
      <w:pPr>
        <w:spacing w:before="0" w:after="0" w:line="240" w:lineRule="auto"/>
      </w:pPr>
      <w:r>
        <w:separator/>
      </w:r>
    </w:p>
  </w:endnote>
  <w:endnote w:type="continuationSeparator" w:id="0">
    <w:p w14:paraId="0B78B9C3" w14:textId="77777777" w:rsidR="0016565E" w:rsidRDefault="0016565E"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48E183"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F3303" w14:textId="77777777" w:rsidR="0016565E" w:rsidRDefault="0016565E" w:rsidP="00F1359C">
      <w:pPr>
        <w:spacing w:before="0" w:after="0" w:line="240" w:lineRule="auto"/>
      </w:pPr>
      <w:r>
        <w:separator/>
      </w:r>
    </w:p>
  </w:footnote>
  <w:footnote w:type="continuationSeparator" w:id="0">
    <w:p w14:paraId="1DD4E4E4" w14:textId="77777777" w:rsidR="0016565E" w:rsidRDefault="0016565E"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16cid:durableId="823549486">
    <w:abstractNumId w:val="4"/>
  </w:num>
  <w:num w:numId="2" w16cid:durableId="199442939">
    <w:abstractNumId w:val="6"/>
  </w:num>
  <w:num w:numId="3" w16cid:durableId="2084637353">
    <w:abstractNumId w:val="0"/>
  </w:num>
  <w:num w:numId="4" w16cid:durableId="1968202128">
    <w:abstractNumId w:val="7"/>
  </w:num>
  <w:num w:numId="5" w16cid:durableId="195699177">
    <w:abstractNumId w:val="13"/>
  </w:num>
  <w:num w:numId="6" w16cid:durableId="718944292">
    <w:abstractNumId w:val="9"/>
  </w:num>
  <w:num w:numId="7" w16cid:durableId="215548195">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16cid:durableId="1685474225">
    <w:abstractNumId w:val="1"/>
  </w:num>
  <w:num w:numId="9" w16cid:durableId="1718318587">
    <w:abstractNumId w:val="11"/>
  </w:num>
  <w:num w:numId="10" w16cid:durableId="1172600129">
    <w:abstractNumId w:val="3"/>
  </w:num>
  <w:num w:numId="11" w16cid:durableId="1616449667">
    <w:abstractNumId w:val="15"/>
  </w:num>
  <w:num w:numId="12" w16cid:durableId="470175300">
    <w:abstractNumId w:val="10"/>
  </w:num>
  <w:num w:numId="13" w16cid:durableId="724527143">
    <w:abstractNumId w:val="8"/>
  </w:num>
  <w:num w:numId="14" w16cid:durableId="776758766">
    <w:abstractNumId w:val="14"/>
  </w:num>
  <w:num w:numId="15" w16cid:durableId="786972446">
    <w:abstractNumId w:val="5"/>
  </w:num>
  <w:num w:numId="16" w16cid:durableId="30038764">
    <w:abstractNumId w:val="16"/>
  </w:num>
  <w:num w:numId="17" w16cid:durableId="1558316783">
    <w:abstractNumId w:val="12"/>
  </w:num>
  <w:num w:numId="18" w16cid:durableId="10356181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474B9"/>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23D"/>
    <w:rsid w:val="00151BA1"/>
    <w:rsid w:val="00154423"/>
    <w:rsid w:val="0016340A"/>
    <w:rsid w:val="0016565E"/>
    <w:rsid w:val="001666AE"/>
    <w:rsid w:val="00166ECF"/>
    <w:rsid w:val="001723D9"/>
    <w:rsid w:val="00174A71"/>
    <w:rsid w:val="0017597E"/>
    <w:rsid w:val="00186778"/>
    <w:rsid w:val="00194604"/>
    <w:rsid w:val="00196118"/>
    <w:rsid w:val="00196373"/>
    <w:rsid w:val="001A0287"/>
    <w:rsid w:val="001A64C3"/>
    <w:rsid w:val="001A7567"/>
    <w:rsid w:val="001B43E4"/>
    <w:rsid w:val="001C4D38"/>
    <w:rsid w:val="001D22CD"/>
    <w:rsid w:val="001E1336"/>
    <w:rsid w:val="001E5ADA"/>
    <w:rsid w:val="001F2103"/>
    <w:rsid w:val="00202196"/>
    <w:rsid w:val="002064C8"/>
    <w:rsid w:val="002300A8"/>
    <w:rsid w:val="00232F16"/>
    <w:rsid w:val="002340EA"/>
    <w:rsid w:val="00234AC2"/>
    <w:rsid w:val="002458AA"/>
    <w:rsid w:val="00245E47"/>
    <w:rsid w:val="00252572"/>
    <w:rsid w:val="002636A8"/>
    <w:rsid w:val="00264D89"/>
    <w:rsid w:val="00266BDA"/>
    <w:rsid w:val="002760A1"/>
    <w:rsid w:val="0028694D"/>
    <w:rsid w:val="002A0D28"/>
    <w:rsid w:val="002A5233"/>
    <w:rsid w:val="002A7D22"/>
    <w:rsid w:val="002B4315"/>
    <w:rsid w:val="002B795B"/>
    <w:rsid w:val="002C07F5"/>
    <w:rsid w:val="002C4863"/>
    <w:rsid w:val="002D3549"/>
    <w:rsid w:val="002E78D7"/>
    <w:rsid w:val="00310ABF"/>
    <w:rsid w:val="003139BB"/>
    <w:rsid w:val="00335A56"/>
    <w:rsid w:val="00340671"/>
    <w:rsid w:val="0034550F"/>
    <w:rsid w:val="00353337"/>
    <w:rsid w:val="003546E2"/>
    <w:rsid w:val="003560D9"/>
    <w:rsid w:val="00361665"/>
    <w:rsid w:val="00371CC6"/>
    <w:rsid w:val="00383F3C"/>
    <w:rsid w:val="0038532D"/>
    <w:rsid w:val="00385752"/>
    <w:rsid w:val="0039288C"/>
    <w:rsid w:val="003C06EA"/>
    <w:rsid w:val="003C4C45"/>
    <w:rsid w:val="003C5D00"/>
    <w:rsid w:val="003D22EA"/>
    <w:rsid w:val="003D6368"/>
    <w:rsid w:val="003D7CCD"/>
    <w:rsid w:val="003E0188"/>
    <w:rsid w:val="003E4297"/>
    <w:rsid w:val="003F36BD"/>
    <w:rsid w:val="00403BB1"/>
    <w:rsid w:val="00406468"/>
    <w:rsid w:val="00407A2A"/>
    <w:rsid w:val="00407EB6"/>
    <w:rsid w:val="00410CCE"/>
    <w:rsid w:val="00427F5A"/>
    <w:rsid w:val="00432DFC"/>
    <w:rsid w:val="004345C8"/>
    <w:rsid w:val="00437752"/>
    <w:rsid w:val="00447246"/>
    <w:rsid w:val="00447B26"/>
    <w:rsid w:val="00447C17"/>
    <w:rsid w:val="00462334"/>
    <w:rsid w:val="0046323B"/>
    <w:rsid w:val="004739F1"/>
    <w:rsid w:val="00481165"/>
    <w:rsid w:val="0048641E"/>
    <w:rsid w:val="004876ED"/>
    <w:rsid w:val="004A09A8"/>
    <w:rsid w:val="004B00A6"/>
    <w:rsid w:val="004B04F6"/>
    <w:rsid w:val="004B2E61"/>
    <w:rsid w:val="004B42F3"/>
    <w:rsid w:val="004B7671"/>
    <w:rsid w:val="004D17B0"/>
    <w:rsid w:val="004E1B80"/>
    <w:rsid w:val="004F4884"/>
    <w:rsid w:val="004F61ED"/>
    <w:rsid w:val="004F795E"/>
    <w:rsid w:val="00501997"/>
    <w:rsid w:val="00510BBC"/>
    <w:rsid w:val="00521D8E"/>
    <w:rsid w:val="00522D54"/>
    <w:rsid w:val="005316D9"/>
    <w:rsid w:val="00533B81"/>
    <w:rsid w:val="0053549A"/>
    <w:rsid w:val="005447BD"/>
    <w:rsid w:val="0055236C"/>
    <w:rsid w:val="00553FFF"/>
    <w:rsid w:val="00563796"/>
    <w:rsid w:val="00564729"/>
    <w:rsid w:val="00581D95"/>
    <w:rsid w:val="00584894"/>
    <w:rsid w:val="00586152"/>
    <w:rsid w:val="005865A7"/>
    <w:rsid w:val="00596E23"/>
    <w:rsid w:val="00597838"/>
    <w:rsid w:val="005B06AA"/>
    <w:rsid w:val="005C60AB"/>
    <w:rsid w:val="005D02D1"/>
    <w:rsid w:val="005E35FA"/>
    <w:rsid w:val="005E6C19"/>
    <w:rsid w:val="005F6F43"/>
    <w:rsid w:val="005F7397"/>
    <w:rsid w:val="00604F82"/>
    <w:rsid w:val="0061097B"/>
    <w:rsid w:val="00610B98"/>
    <w:rsid w:val="00615C43"/>
    <w:rsid w:val="00616BBB"/>
    <w:rsid w:val="00627025"/>
    <w:rsid w:val="00636463"/>
    <w:rsid w:val="00636C12"/>
    <w:rsid w:val="006434F1"/>
    <w:rsid w:val="00657A57"/>
    <w:rsid w:val="00664E2A"/>
    <w:rsid w:val="00673EED"/>
    <w:rsid w:val="0069523E"/>
    <w:rsid w:val="00696EEE"/>
    <w:rsid w:val="006A1CF9"/>
    <w:rsid w:val="006A4736"/>
    <w:rsid w:val="006A7C3E"/>
    <w:rsid w:val="006B4F04"/>
    <w:rsid w:val="006B55A6"/>
    <w:rsid w:val="006B7277"/>
    <w:rsid w:val="006C1496"/>
    <w:rsid w:val="006C2DA3"/>
    <w:rsid w:val="006C711A"/>
    <w:rsid w:val="006C7465"/>
    <w:rsid w:val="006D0391"/>
    <w:rsid w:val="006D1CC5"/>
    <w:rsid w:val="006E0B50"/>
    <w:rsid w:val="006E2F75"/>
    <w:rsid w:val="006E3642"/>
    <w:rsid w:val="006F018D"/>
    <w:rsid w:val="00710A01"/>
    <w:rsid w:val="00722EE0"/>
    <w:rsid w:val="00724660"/>
    <w:rsid w:val="0073433D"/>
    <w:rsid w:val="00734ECA"/>
    <w:rsid w:val="00736AD7"/>
    <w:rsid w:val="00741502"/>
    <w:rsid w:val="00767732"/>
    <w:rsid w:val="00777798"/>
    <w:rsid w:val="007813D3"/>
    <w:rsid w:val="007921D6"/>
    <w:rsid w:val="00797B9B"/>
    <w:rsid w:val="007A0883"/>
    <w:rsid w:val="007A4B14"/>
    <w:rsid w:val="007B0E99"/>
    <w:rsid w:val="007B49F4"/>
    <w:rsid w:val="007C0213"/>
    <w:rsid w:val="007C593C"/>
    <w:rsid w:val="007C5A41"/>
    <w:rsid w:val="007C6921"/>
    <w:rsid w:val="007C7945"/>
    <w:rsid w:val="007D0B18"/>
    <w:rsid w:val="007D430E"/>
    <w:rsid w:val="007E4A71"/>
    <w:rsid w:val="007F6E5C"/>
    <w:rsid w:val="008005C6"/>
    <w:rsid w:val="00804A99"/>
    <w:rsid w:val="008104BA"/>
    <w:rsid w:val="0081119D"/>
    <w:rsid w:val="00817639"/>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26CE5"/>
    <w:rsid w:val="009333D9"/>
    <w:rsid w:val="00935B88"/>
    <w:rsid w:val="00942380"/>
    <w:rsid w:val="00944235"/>
    <w:rsid w:val="00947D01"/>
    <w:rsid w:val="009525F8"/>
    <w:rsid w:val="00953E2B"/>
    <w:rsid w:val="00977FE7"/>
    <w:rsid w:val="009877FF"/>
    <w:rsid w:val="0099279B"/>
    <w:rsid w:val="009A7D5E"/>
    <w:rsid w:val="009B02C3"/>
    <w:rsid w:val="009B3032"/>
    <w:rsid w:val="009E1E04"/>
    <w:rsid w:val="009E501E"/>
    <w:rsid w:val="009F29E6"/>
    <w:rsid w:val="00A03156"/>
    <w:rsid w:val="00A03AFC"/>
    <w:rsid w:val="00A07603"/>
    <w:rsid w:val="00A220EE"/>
    <w:rsid w:val="00A236A1"/>
    <w:rsid w:val="00A30062"/>
    <w:rsid w:val="00A45360"/>
    <w:rsid w:val="00A51E59"/>
    <w:rsid w:val="00A52895"/>
    <w:rsid w:val="00A65DC4"/>
    <w:rsid w:val="00A774CF"/>
    <w:rsid w:val="00AA7862"/>
    <w:rsid w:val="00AB52B6"/>
    <w:rsid w:val="00AC3D36"/>
    <w:rsid w:val="00AC3ED5"/>
    <w:rsid w:val="00AC5FFB"/>
    <w:rsid w:val="00AD40E9"/>
    <w:rsid w:val="00AD4787"/>
    <w:rsid w:val="00AE3A52"/>
    <w:rsid w:val="00AE5B9B"/>
    <w:rsid w:val="00B01B91"/>
    <w:rsid w:val="00B02416"/>
    <w:rsid w:val="00B02DF9"/>
    <w:rsid w:val="00B1166F"/>
    <w:rsid w:val="00B21AA4"/>
    <w:rsid w:val="00B223A6"/>
    <w:rsid w:val="00B3014C"/>
    <w:rsid w:val="00B406E1"/>
    <w:rsid w:val="00B40C24"/>
    <w:rsid w:val="00B40CE9"/>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2B4"/>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57CFC"/>
    <w:rsid w:val="00C655C5"/>
    <w:rsid w:val="00C66586"/>
    <w:rsid w:val="00C67567"/>
    <w:rsid w:val="00C67976"/>
    <w:rsid w:val="00C81C1C"/>
    <w:rsid w:val="00C87471"/>
    <w:rsid w:val="00C93F22"/>
    <w:rsid w:val="00CA3415"/>
    <w:rsid w:val="00CA51E8"/>
    <w:rsid w:val="00CB39F2"/>
    <w:rsid w:val="00CB4ED2"/>
    <w:rsid w:val="00CC0EF1"/>
    <w:rsid w:val="00CC6398"/>
    <w:rsid w:val="00CC7EE9"/>
    <w:rsid w:val="00CD5FE7"/>
    <w:rsid w:val="00CD62F2"/>
    <w:rsid w:val="00CD7E47"/>
    <w:rsid w:val="00CE3BA3"/>
    <w:rsid w:val="00CF09D9"/>
    <w:rsid w:val="00CF491F"/>
    <w:rsid w:val="00D06D57"/>
    <w:rsid w:val="00D120D7"/>
    <w:rsid w:val="00D15418"/>
    <w:rsid w:val="00D156C0"/>
    <w:rsid w:val="00D305E9"/>
    <w:rsid w:val="00D447D6"/>
    <w:rsid w:val="00D51BB1"/>
    <w:rsid w:val="00D55279"/>
    <w:rsid w:val="00D55A33"/>
    <w:rsid w:val="00D62B45"/>
    <w:rsid w:val="00D6493E"/>
    <w:rsid w:val="00D703AD"/>
    <w:rsid w:val="00D72CC9"/>
    <w:rsid w:val="00D8451B"/>
    <w:rsid w:val="00D86E34"/>
    <w:rsid w:val="00D920A2"/>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82F1D"/>
    <w:rsid w:val="00E84856"/>
    <w:rsid w:val="00EA2BE6"/>
    <w:rsid w:val="00EA5817"/>
    <w:rsid w:val="00EC0E04"/>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41E09"/>
    <w:rsid w:val="00F4616C"/>
    <w:rsid w:val="00F65A30"/>
    <w:rsid w:val="00F87ACF"/>
    <w:rsid w:val="00F91F25"/>
    <w:rsid w:val="00F932EB"/>
    <w:rsid w:val="00F96C22"/>
    <w:rsid w:val="00FA16E1"/>
    <w:rsid w:val="00FA331F"/>
    <w:rsid w:val="00FA4540"/>
    <w:rsid w:val="00FB7839"/>
    <w:rsid w:val="00FC2A3A"/>
    <w:rsid w:val="00FC484C"/>
    <w:rsid w:val="00FD3F3B"/>
    <w:rsid w:val="00FD65A7"/>
    <w:rsid w:val="00FE1272"/>
    <w:rsid w:val="00FE1DF0"/>
    <w:rsid w:val="00FF1482"/>
    <w:rsid w:val="00FF5900"/>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unhideWhenUsed/>
    <w:qFormat/>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3D7CCD"/>
    <w:pPr>
      <w:pBdr>
        <w:top w:val="single" w:sz="18" w:space="1" w:color="0031A7" w:themeColor="text2"/>
      </w:pBdr>
      <w:shd w:val="clear" w:color="auto" w:fill="F3F9E6" w:themeFill="background2"/>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3D7CCD"/>
    <w:rPr>
      <w:rFonts w:ascii="Calibri Light" w:hAnsi="Calibri Light"/>
      <w:b/>
      <w:color w:val="0031A7" w:themeColor="text2"/>
      <w:sz w:val="28"/>
      <w:szCs w:val="28"/>
      <w:shd w:val="clear" w:color="auto" w:fill="F3F9E6" w:themeFill="background2"/>
    </w:rPr>
  </w:style>
  <w:style w:type="paragraph" w:customStyle="1" w:styleId="Activity-Band-End">
    <w:name w:val="Activity-Band-End"/>
    <w:basedOn w:val="Activty-Band-Top"/>
    <w:link w:val="Activity-Band-EndChar"/>
    <w:uiPriority w:val="8"/>
    <w:qFormat/>
    <w:rsid w:val="0028694D"/>
    <w:pPr>
      <w:pBdr>
        <w:top w:val="none" w:sz="0" w:space="0" w:color="auto"/>
        <w:bottom w:val="single" w:sz="18" w:space="6" w:color="0031A7" w:themeColor="text2"/>
      </w:pBdr>
      <w:shd w:val="clear" w:color="auto" w:fill="auto"/>
      <w:spacing w:before="120"/>
      <w:jc w:val="right"/>
    </w:pPr>
    <w:rPr>
      <w:b w:val="0"/>
      <w:bCs/>
      <w:color w:val="auto"/>
      <w:sz w:val="18"/>
      <w:szCs w:val="18"/>
    </w:rPr>
  </w:style>
  <w:style w:type="character" w:customStyle="1" w:styleId="Activity-Band-EndChar">
    <w:name w:val="Activity-Band-End Char"/>
    <w:basedOn w:val="DefaultParagraphFont"/>
    <w:link w:val="Activity-Band-End"/>
    <w:uiPriority w:val="8"/>
    <w:rsid w:val="0028694D"/>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926CE5"/>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926CE5"/>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rsid w:val="00B40CE9"/>
    <w:pPr>
      <w:pBdr>
        <w:top w:val="single" w:sz="18" w:space="6" w:color="auto"/>
      </w:pBdr>
    </w:pPr>
    <w:rPr>
      <w:color w:val="auto"/>
    </w:r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B40CE9"/>
    <w:rPr>
      <w:rFonts w:ascii="Calibri Light" w:hAnsi="Calibri Light"/>
      <w:b/>
      <w:color w:val="0031A7" w:themeColor="text2"/>
      <w:sz w:val="28"/>
      <w:szCs w:val="28"/>
      <w:shd w:val="clear" w:color="auto" w:fill="F3F9E6" w:themeFill="background2"/>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styleId="Emphasis">
    <w:name w:val="Emphasis"/>
    <w:basedOn w:val="DefaultParagraphFont"/>
    <w:uiPriority w:val="20"/>
    <w:qFormat/>
    <w:rsid w:val="00B1166F"/>
    <w:rPr>
      <w:i/>
      <w:iCs/>
    </w:rPr>
  </w:style>
  <w:style w:type="paragraph" w:customStyle="1" w:styleId="Default">
    <w:name w:val="Default"/>
    <w:rsid w:val="00A03AFC"/>
    <w:pPr>
      <w:autoSpaceDE w:val="0"/>
      <w:autoSpaceDN w:val="0"/>
      <w:adjustRightInd w:val="0"/>
      <w:spacing w:after="0" w:line="240" w:lineRule="auto"/>
    </w:pPr>
    <w:rPr>
      <w:rFonts w:ascii="Calibri" w:hAnsi="Calibri" w:cs="Calibri"/>
      <w:color w:val="000000"/>
      <w:sz w:val="24"/>
      <w:szCs w:val="24"/>
    </w:rPr>
  </w:style>
  <w:style w:type="paragraph" w:customStyle="1" w:styleId="BasicParagraph">
    <w:name w:val="[Basic Paragraph]"/>
    <w:basedOn w:val="Normal"/>
    <w:uiPriority w:val="99"/>
    <w:rsid w:val="009B02C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F6EF5-B40A-4119-AA0B-52BCF2DCF89D}">
  <ds:schemaRefs>
    <ds:schemaRef ds:uri="http://schemas.microsoft.com/sharepoint/v3/contenttype/forms"/>
  </ds:schemaRefs>
</ds:datastoreItem>
</file>

<file path=customXml/itemProps2.xml><?xml version="1.0" encoding="utf-8"?>
<ds:datastoreItem xmlns:ds="http://schemas.openxmlformats.org/officeDocument/2006/customXml" ds:itemID="{AA2065F6-100A-4955-88BF-1E47AF2F7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73DC4-7A31-4CD9-83DB-529534098CFE}">
  <ds:schemaRefs>
    <ds:schemaRef ds:uri="http://schemas.openxmlformats.org/officeDocument/2006/bibliography"/>
  </ds:schemaRefs>
</ds:datastoreItem>
</file>

<file path=customXml/itemProps4.xml><?xml version="1.0" encoding="utf-8"?>
<ds:datastoreItem xmlns:ds="http://schemas.openxmlformats.org/officeDocument/2006/customXml" ds:itemID="{1A18A8B8-75BC-47F3-B324-A85D44BB7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67</TotalTime>
  <Pages>7</Pages>
  <Words>2545</Words>
  <Characters>13196</Characters>
  <Application>Microsoft Office Word</Application>
  <DocSecurity>0</DocSecurity>
  <Lines>258</Lines>
  <Paragraphs>132</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21</cp:revision>
  <dcterms:created xsi:type="dcterms:W3CDTF">2021-12-15T01:34:00Z</dcterms:created>
  <dcterms:modified xsi:type="dcterms:W3CDTF">2026-08-17T00:23:00Z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